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74488" w:rsidP="00D74488" w:rsidRDefault="00333465" w14:paraId="8e9150b" w14:textId="8e9150b">
      <w:pPr>
        <w15:collapsed w:val="false"/>
        <w:rPr>
          <w:i/>
        </w:rPr>
      </w:pPr>
      <w:bookmarkStart w:name="_GoBack" w:id="0"/>
      <w:bookmarkEnd w:id="0"/>
      <w:r>
        <w:rPr>
          <w:bCs/>
          <w:i/>
        </w:rPr>
        <w:t>Temeljem  odluke skupštine vjerovnika</w:t>
      </w:r>
      <w:r w:rsidR="00A81B6B">
        <w:rPr>
          <w:bCs/>
          <w:i/>
        </w:rPr>
        <w:t xml:space="preserve"> od </w:t>
      </w:r>
      <w:r w:rsidR="00CD1858">
        <w:rPr>
          <w:bCs/>
          <w:i/>
        </w:rPr>
        <w:t>01</w:t>
      </w:r>
      <w:r w:rsidR="00A81B6B">
        <w:rPr>
          <w:bCs/>
          <w:i/>
        </w:rPr>
        <w:t>.</w:t>
      </w:r>
      <w:r w:rsidR="00CD1858">
        <w:rPr>
          <w:bCs/>
          <w:i/>
        </w:rPr>
        <w:t>lipnja</w:t>
      </w:r>
      <w:r w:rsidR="003B7680">
        <w:rPr>
          <w:bCs/>
          <w:i/>
        </w:rPr>
        <w:t xml:space="preserve"> </w:t>
      </w:r>
      <w:r w:rsidR="00CD1858">
        <w:rPr>
          <w:bCs/>
          <w:i/>
        </w:rPr>
        <w:t>2020</w:t>
      </w:r>
      <w:r w:rsidR="00A81B6B">
        <w:rPr>
          <w:bCs/>
          <w:i/>
        </w:rPr>
        <w:t>.godine</w:t>
      </w:r>
      <w:r>
        <w:rPr>
          <w:bCs/>
          <w:i/>
        </w:rPr>
        <w:t>, s</w:t>
      </w:r>
      <w:r w:rsidRPr="00243F28" w:rsidR="00E813AA">
        <w:rPr>
          <w:bCs/>
          <w:i/>
        </w:rPr>
        <w:t xml:space="preserve">tečajni  upravitelj </w:t>
      </w:r>
      <w:r w:rsidR="00D74488">
        <w:rPr>
          <w:bCs/>
          <w:i/>
        </w:rPr>
        <w:t xml:space="preserve"> nad </w:t>
      </w:r>
      <w:r w:rsidRPr="00D74488" w:rsidR="00D74488">
        <w:rPr>
          <w:i/>
        </w:rPr>
        <w:t xml:space="preserve">dužnikom </w:t>
      </w:r>
      <w:r w:rsidRPr="00D74488" w:rsidR="00D74488">
        <w:rPr>
          <w:b/>
          <w:i/>
        </w:rPr>
        <w:t>BOŽEN – CO d.o.o. u stečaju,</w:t>
      </w:r>
      <w:r w:rsidRPr="00D74488" w:rsidR="00D74488">
        <w:rPr>
          <w:i/>
        </w:rPr>
        <w:t xml:space="preserve">  OIB: 30689118861, Put  </w:t>
      </w:r>
      <w:proofErr w:type="spellStart"/>
      <w:r w:rsidRPr="00D74488" w:rsidR="00D74488">
        <w:rPr>
          <w:i/>
        </w:rPr>
        <w:t>Supavla</w:t>
      </w:r>
      <w:proofErr w:type="spellEnd"/>
      <w:r w:rsidRPr="00D74488" w:rsidR="00D74488">
        <w:rPr>
          <w:i/>
        </w:rPr>
        <w:t xml:space="preserve">  39, Split,  </w:t>
      </w:r>
      <w:r w:rsidR="00D74488">
        <w:rPr>
          <w:i/>
        </w:rPr>
        <w:t xml:space="preserve">oglašava  </w:t>
      </w:r>
    </w:p>
    <w:p w:rsidRPr="00D74488" w:rsidR="00D74488" w:rsidP="00D74488" w:rsidRDefault="00D74488">
      <w:pPr>
        <w:rPr>
          <w:i/>
        </w:rPr>
      </w:pPr>
      <w:r w:rsidRPr="00D74488">
        <w:rPr>
          <w:i/>
        </w:rPr>
        <w:t xml:space="preserve"> </w:t>
      </w:r>
    </w:p>
    <w:p w:rsidRPr="008259A5" w:rsidR="00D74488" w:rsidP="00D74488" w:rsidRDefault="00D74488">
      <w:pPr>
        <w:jc w:val="center"/>
        <w:rPr>
          <w:b/>
          <w:i/>
        </w:rPr>
      </w:pPr>
      <w:r w:rsidRPr="008259A5">
        <w:rPr>
          <w:b/>
          <w:i/>
        </w:rPr>
        <w:t xml:space="preserve">PRODAJU  IMOVINE  DUŽNIKA </w:t>
      </w:r>
    </w:p>
    <w:p w:rsidRPr="008259A5" w:rsidR="00D74488" w:rsidP="00D74488" w:rsidRDefault="00D74488">
      <w:pPr>
        <w:jc w:val="center"/>
        <w:rPr>
          <w:b/>
          <w:i/>
        </w:rPr>
      </w:pPr>
      <w:r w:rsidRPr="008259A5">
        <w:rPr>
          <w:b/>
          <w:i/>
        </w:rPr>
        <w:t xml:space="preserve">  prikupljanjem  pisanih  ponuda</w:t>
      </w:r>
    </w:p>
    <w:p w:rsidR="00D74488" w:rsidP="00D74488" w:rsidRDefault="00D74488">
      <w:r>
        <w:rPr>
          <w:b/>
        </w:rPr>
        <w:t xml:space="preserve">                    </w:t>
      </w:r>
    </w:p>
    <w:p w:rsidR="00D74488" w:rsidP="00C27342" w:rsidRDefault="00C27342">
      <w:pPr>
        <w:rPr>
          <w:b/>
          <w:i/>
        </w:rPr>
      </w:pPr>
      <w:r>
        <w:rPr>
          <w:b/>
          <w:i/>
        </w:rPr>
        <w:t xml:space="preserve">I - </w:t>
      </w:r>
      <w:r w:rsidRPr="00D74488" w:rsidR="00D74488">
        <w:rPr>
          <w:b/>
          <w:i/>
        </w:rPr>
        <w:t xml:space="preserve">PREDMET  PRODAJE:  </w:t>
      </w:r>
    </w:p>
    <w:p w:rsidR="004A6619" w:rsidP="004A6619" w:rsidRDefault="004A6619">
      <w:pPr>
        <w:ind w:left="360"/>
        <w:rPr>
          <w:i/>
        </w:rPr>
      </w:pPr>
    </w:p>
    <w:p w:rsidR="00B85313" w:rsidP="00B85313" w:rsidRDefault="006E6378">
      <w:pPr>
        <w:numPr>
          <w:ilvl w:val="0"/>
          <w:numId w:val="34"/>
        </w:numPr>
        <w:rPr>
          <w:i/>
        </w:rPr>
      </w:pPr>
      <w:r>
        <w:rPr>
          <w:i/>
        </w:rPr>
        <w:t>Nekretnina</w:t>
      </w:r>
      <w:r w:rsidRPr="00D74488" w:rsidR="00B85313">
        <w:rPr>
          <w:i/>
        </w:rPr>
        <w:t xml:space="preserve">  -  </w:t>
      </w:r>
      <w:r w:rsidRPr="00D74488" w:rsidR="00B85313">
        <w:rPr>
          <w:b/>
          <w:i/>
        </w:rPr>
        <w:t>garažn</w:t>
      </w:r>
      <w:r>
        <w:rPr>
          <w:b/>
          <w:i/>
        </w:rPr>
        <w:t>o</w:t>
      </w:r>
      <w:r w:rsidRPr="00D74488" w:rsidR="00B85313">
        <w:rPr>
          <w:b/>
          <w:i/>
        </w:rPr>
        <w:t xml:space="preserve"> parkirn</w:t>
      </w:r>
      <w:r>
        <w:rPr>
          <w:b/>
          <w:i/>
        </w:rPr>
        <w:t>o</w:t>
      </w:r>
      <w:r w:rsidRPr="00D74488" w:rsidR="00B85313">
        <w:rPr>
          <w:b/>
          <w:i/>
        </w:rPr>
        <w:t xml:space="preserve"> mjest</w:t>
      </w:r>
      <w:r>
        <w:rPr>
          <w:b/>
          <w:i/>
        </w:rPr>
        <w:t>o</w:t>
      </w:r>
      <w:r>
        <w:rPr>
          <w:i/>
        </w:rPr>
        <w:t xml:space="preserve"> locirano</w:t>
      </w:r>
      <w:r w:rsidRPr="00D74488" w:rsidR="00B85313">
        <w:rPr>
          <w:i/>
        </w:rPr>
        <w:t xml:space="preserve"> u podrumu stambene zgr</w:t>
      </w:r>
      <w:r w:rsidR="00B85313">
        <w:rPr>
          <w:i/>
        </w:rPr>
        <w:t xml:space="preserve">ade sagrađene na </w:t>
      </w:r>
      <w:proofErr w:type="spellStart"/>
      <w:r w:rsidR="00B85313">
        <w:rPr>
          <w:i/>
        </w:rPr>
        <w:t>čest.zem</w:t>
      </w:r>
      <w:proofErr w:type="spellEnd"/>
      <w:r w:rsidR="00B85313">
        <w:rPr>
          <w:i/>
        </w:rPr>
        <w:t>. 253/11</w:t>
      </w:r>
      <w:r w:rsidRPr="00D74488" w:rsidR="00B85313">
        <w:rPr>
          <w:i/>
        </w:rPr>
        <w:t xml:space="preserve"> z.u. 1931</w:t>
      </w:r>
      <w:r w:rsidR="00B85313">
        <w:rPr>
          <w:i/>
        </w:rPr>
        <w:t>4</w:t>
      </w:r>
      <w:r w:rsidRPr="00D74488" w:rsidR="00B85313">
        <w:rPr>
          <w:i/>
        </w:rPr>
        <w:t xml:space="preserve"> k.o. Split</w:t>
      </w:r>
      <w:r w:rsidR="001D52FA">
        <w:rPr>
          <w:i/>
        </w:rPr>
        <w:t xml:space="preserve">, na adresi </w:t>
      </w:r>
      <w:proofErr w:type="spellStart"/>
      <w:r w:rsidR="001D52FA">
        <w:rPr>
          <w:i/>
        </w:rPr>
        <w:t>Tučepska</w:t>
      </w:r>
      <w:proofErr w:type="spellEnd"/>
      <w:r w:rsidR="001D52FA">
        <w:rPr>
          <w:i/>
        </w:rPr>
        <w:t xml:space="preserve"> 2</w:t>
      </w:r>
      <w:r w:rsidRPr="00D74488" w:rsidR="00B85313">
        <w:rPr>
          <w:i/>
        </w:rPr>
        <w:t xml:space="preserve">  i  to:</w:t>
      </w:r>
    </w:p>
    <w:p w:rsidRPr="006C6E37" w:rsidR="00B85313" w:rsidP="00B85313" w:rsidRDefault="00B85313">
      <w:pPr>
        <w:numPr>
          <w:ilvl w:val="0"/>
          <w:numId w:val="33"/>
        </w:numPr>
        <w:rPr>
          <w:b/>
          <w:i/>
        </w:rPr>
      </w:pPr>
      <w:r w:rsidRPr="00B85313">
        <w:rPr>
          <w:b/>
          <w:i/>
        </w:rPr>
        <w:t>G.P.M. 2</w:t>
      </w:r>
      <w:r>
        <w:rPr>
          <w:i/>
        </w:rPr>
        <w:t xml:space="preserve">   M8-1 površine 16,48 m2 p</w:t>
      </w:r>
      <w:r w:rsidR="00CB2307">
        <w:rPr>
          <w:i/>
        </w:rPr>
        <w:t xml:space="preserve">očetna </w:t>
      </w:r>
      <w:r>
        <w:rPr>
          <w:i/>
        </w:rPr>
        <w:t xml:space="preserve">vrijednost  </w:t>
      </w:r>
      <w:r w:rsidR="00CB2307">
        <w:rPr>
          <w:b/>
          <w:i/>
        </w:rPr>
        <w:t>5</w:t>
      </w:r>
      <w:r w:rsidR="006E6378">
        <w:rPr>
          <w:b/>
          <w:i/>
        </w:rPr>
        <w:t>2</w:t>
      </w:r>
      <w:r w:rsidR="00CB2307">
        <w:rPr>
          <w:b/>
          <w:i/>
        </w:rPr>
        <w:t>.</w:t>
      </w:r>
      <w:r w:rsidR="006E6378">
        <w:rPr>
          <w:b/>
          <w:i/>
        </w:rPr>
        <w:t>500</w:t>
      </w:r>
      <w:r w:rsidR="00CB2307">
        <w:rPr>
          <w:b/>
          <w:i/>
        </w:rPr>
        <w:t>,00</w:t>
      </w:r>
      <w:r w:rsidR="005C0A1B">
        <w:rPr>
          <w:b/>
          <w:i/>
        </w:rPr>
        <w:t xml:space="preserve"> </w:t>
      </w:r>
      <w:r w:rsidRPr="006C6E37">
        <w:rPr>
          <w:b/>
          <w:i/>
        </w:rPr>
        <w:t>kn,</w:t>
      </w:r>
      <w:r w:rsidR="00CB2307">
        <w:rPr>
          <w:b/>
          <w:i/>
        </w:rPr>
        <w:t xml:space="preserve"> (</w:t>
      </w:r>
      <w:r w:rsidR="006E6378">
        <w:rPr>
          <w:b/>
          <w:i/>
        </w:rPr>
        <w:t>6</w:t>
      </w:r>
      <w:r w:rsidR="00942ECA">
        <w:rPr>
          <w:b/>
          <w:i/>
        </w:rPr>
        <w:t>.</w:t>
      </w:r>
      <w:r w:rsidR="006E6378">
        <w:rPr>
          <w:b/>
          <w:i/>
        </w:rPr>
        <w:t>967,95</w:t>
      </w:r>
      <w:r w:rsidR="00942ECA">
        <w:rPr>
          <w:b/>
          <w:i/>
        </w:rPr>
        <w:t xml:space="preserve"> €)</w:t>
      </w:r>
    </w:p>
    <w:p w:rsidR="008259A5" w:rsidP="00942ECA" w:rsidRDefault="008259A5">
      <w:pPr>
        <w:rPr>
          <w:b/>
          <w:i/>
          <w:sz w:val="20"/>
          <w:szCs w:val="20"/>
        </w:rPr>
      </w:pPr>
    </w:p>
    <w:p w:rsidRPr="00942ECA" w:rsidR="00942ECA" w:rsidP="00942ECA" w:rsidRDefault="00942ECA">
      <w:pPr>
        <w:rPr>
          <w:b/>
          <w:i/>
          <w:sz w:val="20"/>
          <w:szCs w:val="20"/>
        </w:rPr>
      </w:pPr>
      <w:r w:rsidRPr="00942ECA">
        <w:rPr>
          <w:b/>
          <w:i/>
          <w:sz w:val="20"/>
          <w:szCs w:val="20"/>
        </w:rPr>
        <w:t>(Fiksni tečaj konverzije 7,53450)</w:t>
      </w:r>
    </w:p>
    <w:p w:rsidR="00954581" w:rsidP="005D7D39" w:rsidRDefault="00954581">
      <w:pPr>
        <w:jc w:val="both"/>
        <w:rPr>
          <w:i/>
        </w:rPr>
      </w:pPr>
      <w:r>
        <w:rPr>
          <w:i/>
        </w:rPr>
        <w:t xml:space="preserve">Na  </w:t>
      </w:r>
      <w:r w:rsidR="006C6E37">
        <w:rPr>
          <w:i/>
        </w:rPr>
        <w:t>predmetu  prodaje  -  nekretninama garažnim parkirnim mjestima</w:t>
      </w:r>
      <w:r>
        <w:rPr>
          <w:i/>
        </w:rPr>
        <w:t xml:space="preserve">  nema  upisanih  tereta.  </w:t>
      </w:r>
    </w:p>
    <w:p w:rsidR="003B7680" w:rsidP="005D7D39" w:rsidRDefault="003B7680">
      <w:pPr>
        <w:jc w:val="both"/>
        <w:rPr>
          <w:i/>
        </w:rPr>
      </w:pPr>
    </w:p>
    <w:p w:rsidRPr="00487D08" w:rsidR="00B3118F" w:rsidP="00B3118F" w:rsidRDefault="00B3118F">
      <w:pPr>
        <w:jc w:val="both"/>
        <w:rPr>
          <w:b/>
          <w:bCs/>
          <w:i/>
        </w:rPr>
      </w:pPr>
      <w:r>
        <w:rPr>
          <w:b/>
          <w:bCs/>
          <w:i/>
        </w:rPr>
        <w:t xml:space="preserve">II -  </w:t>
      </w:r>
      <w:r w:rsidR="003A2D25">
        <w:rPr>
          <w:b/>
          <w:bCs/>
          <w:i/>
        </w:rPr>
        <w:t xml:space="preserve">CIJENA,  </w:t>
      </w:r>
      <w:r>
        <w:rPr>
          <w:b/>
          <w:bCs/>
          <w:i/>
        </w:rPr>
        <w:t xml:space="preserve">NAČIN  </w:t>
      </w:r>
      <w:r w:rsidR="004D610F">
        <w:rPr>
          <w:b/>
          <w:bCs/>
          <w:i/>
        </w:rPr>
        <w:t xml:space="preserve">i  UVJETI  </w:t>
      </w:r>
      <w:r>
        <w:rPr>
          <w:b/>
          <w:bCs/>
          <w:i/>
        </w:rPr>
        <w:t>PRODAJE</w:t>
      </w:r>
      <w:r w:rsidRPr="00487D08">
        <w:rPr>
          <w:b/>
          <w:bCs/>
          <w:i/>
        </w:rPr>
        <w:t>:</w:t>
      </w:r>
    </w:p>
    <w:p w:rsidRPr="00487D08" w:rsidR="00B3118F" w:rsidP="00B3118F" w:rsidRDefault="00B3118F">
      <w:pPr>
        <w:jc w:val="both"/>
        <w:rPr>
          <w:bCs/>
          <w:i/>
        </w:rPr>
      </w:pPr>
    </w:p>
    <w:p w:rsidR="004B21F6" w:rsidP="004B21F6" w:rsidRDefault="00B3118F">
      <w:pPr>
        <w:jc w:val="both"/>
        <w:rPr>
          <w:bCs/>
          <w:i/>
        </w:rPr>
      </w:pPr>
      <w:r>
        <w:rPr>
          <w:bCs/>
          <w:i/>
        </w:rPr>
        <w:t>Nekretnin</w:t>
      </w:r>
      <w:r w:rsidR="0065218E">
        <w:rPr>
          <w:bCs/>
          <w:i/>
        </w:rPr>
        <w:t>e</w:t>
      </w:r>
      <w:r w:rsidR="006C6E37">
        <w:rPr>
          <w:bCs/>
          <w:i/>
        </w:rPr>
        <w:t xml:space="preserve"> </w:t>
      </w:r>
      <w:r>
        <w:rPr>
          <w:bCs/>
          <w:i/>
        </w:rPr>
        <w:t xml:space="preserve"> označen</w:t>
      </w:r>
      <w:r w:rsidR="00517961">
        <w:rPr>
          <w:bCs/>
          <w:i/>
        </w:rPr>
        <w:t>a</w:t>
      </w:r>
      <w:r>
        <w:rPr>
          <w:bCs/>
          <w:i/>
        </w:rPr>
        <w:t xml:space="preserve">  u  točci  </w:t>
      </w:r>
      <w:r w:rsidR="00182989">
        <w:rPr>
          <w:bCs/>
          <w:i/>
        </w:rPr>
        <w:t>I.</w:t>
      </w:r>
      <w:r w:rsidRPr="004B21F6" w:rsidR="004B21F6">
        <w:rPr>
          <w:bCs/>
          <w:i/>
        </w:rPr>
        <w:t xml:space="preserve"> </w:t>
      </w:r>
      <w:r w:rsidR="006C6E37">
        <w:rPr>
          <w:bCs/>
          <w:i/>
        </w:rPr>
        <w:t xml:space="preserve">stavak 1 i stavak 2. </w:t>
      </w:r>
      <w:r w:rsidR="00517961">
        <w:rPr>
          <w:bCs/>
          <w:i/>
        </w:rPr>
        <w:t>prodaj</w:t>
      </w:r>
      <w:r w:rsidR="0065218E">
        <w:rPr>
          <w:bCs/>
          <w:i/>
        </w:rPr>
        <w:t>u</w:t>
      </w:r>
      <w:r w:rsidR="00517961">
        <w:rPr>
          <w:bCs/>
          <w:i/>
        </w:rPr>
        <w:t xml:space="preserve">  se  </w:t>
      </w:r>
      <w:r w:rsidR="006C6E37">
        <w:rPr>
          <w:bCs/>
          <w:i/>
        </w:rPr>
        <w:t>po p</w:t>
      </w:r>
      <w:r w:rsidR="00CB2307">
        <w:rPr>
          <w:bCs/>
          <w:i/>
        </w:rPr>
        <w:t xml:space="preserve">očetnoj </w:t>
      </w:r>
      <w:r w:rsidR="006C6E37">
        <w:rPr>
          <w:bCs/>
          <w:i/>
        </w:rPr>
        <w:t xml:space="preserve"> vrijednosti označenoj za svak</w:t>
      </w:r>
      <w:r w:rsidR="0065218E">
        <w:rPr>
          <w:bCs/>
          <w:i/>
        </w:rPr>
        <w:t xml:space="preserve">u pojedinu nekretninu, </w:t>
      </w:r>
      <w:r w:rsidR="00EE1B40">
        <w:rPr>
          <w:bCs/>
          <w:i/>
        </w:rPr>
        <w:t>prikupljanjem  pisanih  ponuda</w:t>
      </w:r>
      <w:r w:rsidR="006C6E37">
        <w:rPr>
          <w:bCs/>
          <w:i/>
        </w:rPr>
        <w:t>. P</w:t>
      </w:r>
      <w:r w:rsidR="004B21F6">
        <w:rPr>
          <w:bCs/>
          <w:i/>
        </w:rPr>
        <w:t xml:space="preserve">onude dostavljene ispod </w:t>
      </w:r>
      <w:r w:rsidR="0065218E">
        <w:rPr>
          <w:bCs/>
          <w:i/>
        </w:rPr>
        <w:t xml:space="preserve">naznačene  vrijednosti iskazane uz svaku nekretninu </w:t>
      </w:r>
      <w:r w:rsidR="004B21F6">
        <w:rPr>
          <w:bCs/>
          <w:i/>
        </w:rPr>
        <w:t xml:space="preserve">neće </w:t>
      </w:r>
      <w:r w:rsidR="0065218E">
        <w:rPr>
          <w:bCs/>
          <w:i/>
        </w:rPr>
        <w:t xml:space="preserve">se  </w:t>
      </w:r>
      <w:r w:rsidR="004B21F6">
        <w:rPr>
          <w:bCs/>
          <w:i/>
        </w:rPr>
        <w:t>razmatrati.</w:t>
      </w:r>
    </w:p>
    <w:p w:rsidR="004B21F6" w:rsidP="004B21F6" w:rsidRDefault="004B21F6">
      <w:pPr>
        <w:jc w:val="both"/>
        <w:rPr>
          <w:i/>
        </w:rPr>
      </w:pPr>
    </w:p>
    <w:p w:rsidR="00B3118F" w:rsidP="00C0525A" w:rsidRDefault="009B5DA2">
      <w:pPr>
        <w:jc w:val="both"/>
        <w:rPr>
          <w:b/>
          <w:bCs/>
          <w:i/>
        </w:rPr>
      </w:pPr>
      <w:r>
        <w:rPr>
          <w:b/>
          <w:bCs/>
          <w:i/>
        </w:rPr>
        <w:t xml:space="preserve">Javno  otvaranje  ponuda  održati  će  se  </w:t>
      </w:r>
      <w:r w:rsidR="00B3118F">
        <w:rPr>
          <w:b/>
          <w:bCs/>
          <w:i/>
        </w:rPr>
        <w:t>u  zgradi  Trgovačkog  suda</w:t>
      </w:r>
      <w:r w:rsidR="00C0525A">
        <w:rPr>
          <w:b/>
          <w:bCs/>
          <w:i/>
        </w:rPr>
        <w:t xml:space="preserve">  u  Splitu</w:t>
      </w:r>
      <w:r w:rsidR="00B3118F">
        <w:rPr>
          <w:b/>
          <w:bCs/>
          <w:i/>
        </w:rPr>
        <w:t>,  Sukoišanska  6,  su</w:t>
      </w:r>
      <w:r w:rsidR="0057688F">
        <w:rPr>
          <w:b/>
          <w:bCs/>
          <w:i/>
        </w:rPr>
        <w:t xml:space="preserve">dnici broj </w:t>
      </w:r>
      <w:r w:rsidR="00EE1B40">
        <w:rPr>
          <w:b/>
          <w:bCs/>
          <w:i/>
        </w:rPr>
        <w:t>11</w:t>
      </w:r>
      <w:r w:rsidR="0057688F">
        <w:rPr>
          <w:b/>
          <w:bCs/>
          <w:i/>
        </w:rPr>
        <w:t>1/</w:t>
      </w:r>
      <w:r w:rsidR="00EE1B40">
        <w:rPr>
          <w:b/>
          <w:bCs/>
          <w:i/>
        </w:rPr>
        <w:t>I</w:t>
      </w:r>
      <w:r w:rsidR="0057688F">
        <w:rPr>
          <w:b/>
          <w:bCs/>
          <w:i/>
        </w:rPr>
        <w:t xml:space="preserve">,  </w:t>
      </w:r>
      <w:r w:rsidRPr="00923A59" w:rsidR="0057688F">
        <w:rPr>
          <w:b/>
          <w:bCs/>
          <w:i/>
        </w:rPr>
        <w:t xml:space="preserve">dana </w:t>
      </w:r>
      <w:r w:rsidRPr="00923A59" w:rsidR="00E420DF">
        <w:rPr>
          <w:b/>
          <w:bCs/>
          <w:i/>
        </w:rPr>
        <w:t xml:space="preserve"> </w:t>
      </w:r>
      <w:r w:rsidR="006E6378">
        <w:rPr>
          <w:b/>
          <w:bCs/>
          <w:i/>
        </w:rPr>
        <w:t>15</w:t>
      </w:r>
      <w:r w:rsidRPr="00923A59" w:rsidR="00923A59">
        <w:rPr>
          <w:b/>
          <w:bCs/>
          <w:i/>
        </w:rPr>
        <w:t>.1</w:t>
      </w:r>
      <w:r w:rsidR="006E6378">
        <w:rPr>
          <w:b/>
          <w:bCs/>
          <w:i/>
        </w:rPr>
        <w:t>2</w:t>
      </w:r>
      <w:r w:rsidRPr="00923A59" w:rsidR="00923A59">
        <w:rPr>
          <w:b/>
          <w:bCs/>
          <w:i/>
        </w:rPr>
        <w:t>.</w:t>
      </w:r>
      <w:r w:rsidRPr="00923A59" w:rsidR="00A5446E">
        <w:rPr>
          <w:b/>
          <w:bCs/>
          <w:i/>
        </w:rPr>
        <w:t>2022.</w:t>
      </w:r>
      <w:r w:rsidRPr="00923A59" w:rsidR="0056765E">
        <w:rPr>
          <w:b/>
          <w:bCs/>
          <w:i/>
        </w:rPr>
        <w:t xml:space="preserve"> </w:t>
      </w:r>
      <w:r w:rsidRPr="00923A59" w:rsidR="00B3118F">
        <w:rPr>
          <w:b/>
          <w:bCs/>
          <w:i/>
        </w:rPr>
        <w:t xml:space="preserve">godine  u  </w:t>
      </w:r>
      <w:r w:rsidRPr="00923A59" w:rsidR="00A5446E">
        <w:rPr>
          <w:b/>
          <w:bCs/>
          <w:i/>
        </w:rPr>
        <w:t xml:space="preserve">13,00 </w:t>
      </w:r>
      <w:r w:rsidRPr="00923A59" w:rsidR="004F1EB1">
        <w:rPr>
          <w:b/>
          <w:bCs/>
          <w:i/>
        </w:rPr>
        <w:t xml:space="preserve"> </w:t>
      </w:r>
      <w:r w:rsidRPr="00923A59" w:rsidR="00B3118F">
        <w:rPr>
          <w:b/>
          <w:bCs/>
          <w:i/>
        </w:rPr>
        <w:t>sati.</w:t>
      </w:r>
    </w:p>
    <w:p w:rsidR="00EE1B40" w:rsidP="00C0525A" w:rsidRDefault="00EE1B40">
      <w:pPr>
        <w:jc w:val="both"/>
        <w:rPr>
          <w:b/>
          <w:bCs/>
          <w:i/>
        </w:rPr>
      </w:pPr>
    </w:p>
    <w:p w:rsidRPr="00C318C8" w:rsidR="00B3118F" w:rsidP="009B5DA2" w:rsidRDefault="00EE1B40">
      <w:pPr>
        <w:jc w:val="both"/>
        <w:rPr>
          <w:i/>
        </w:rPr>
      </w:pPr>
      <w:r w:rsidRPr="00EE1B40">
        <w:rPr>
          <w:bCs/>
          <w:i/>
        </w:rPr>
        <w:t>U  slučaju  da  dva  ili  više  pon</w:t>
      </w:r>
      <w:r w:rsidR="00CD1858">
        <w:rPr>
          <w:bCs/>
          <w:i/>
        </w:rPr>
        <w:t>uditelja  daju  jednaku</w:t>
      </w:r>
      <w:r w:rsidRPr="00EE1B40">
        <w:rPr>
          <w:bCs/>
          <w:i/>
        </w:rPr>
        <w:t xml:space="preserve"> ponudu </w:t>
      </w:r>
      <w:r w:rsidR="006C6E37">
        <w:rPr>
          <w:bCs/>
          <w:i/>
        </w:rPr>
        <w:t>za ist</w:t>
      </w:r>
      <w:r w:rsidR="0065218E">
        <w:rPr>
          <w:bCs/>
          <w:i/>
        </w:rPr>
        <w:t>u nekretninu p</w:t>
      </w:r>
      <w:r w:rsidRPr="00EE1B40">
        <w:rPr>
          <w:bCs/>
          <w:i/>
        </w:rPr>
        <w:t xml:space="preserve">rovesti  </w:t>
      </w:r>
      <w:r w:rsidR="00A9100F">
        <w:rPr>
          <w:bCs/>
          <w:i/>
        </w:rPr>
        <w:t>ć</w:t>
      </w:r>
      <w:r w:rsidRPr="00EE1B40">
        <w:rPr>
          <w:bCs/>
          <w:i/>
        </w:rPr>
        <w:t>e  se  javna  dražba  po načelu  „tko da više“.</w:t>
      </w:r>
      <w:r w:rsidR="00CD1858">
        <w:rPr>
          <w:bCs/>
          <w:i/>
        </w:rPr>
        <w:t xml:space="preserve"> </w:t>
      </w:r>
    </w:p>
    <w:p w:rsidR="00CD1858" w:rsidP="009B5DA2" w:rsidRDefault="00CD1858">
      <w:pPr>
        <w:jc w:val="both"/>
        <w:rPr>
          <w:i/>
        </w:rPr>
      </w:pPr>
      <w:r>
        <w:rPr>
          <w:i/>
        </w:rPr>
        <w:t xml:space="preserve">Ponude mogu  podnijeti fizičke  i pravne </w:t>
      </w:r>
      <w:r w:rsidRPr="001F544E" w:rsidR="009B5DA2">
        <w:rPr>
          <w:i/>
        </w:rPr>
        <w:t>osobe</w:t>
      </w:r>
      <w:r w:rsidR="009B5DA2">
        <w:rPr>
          <w:i/>
        </w:rPr>
        <w:t>, koje</w:t>
      </w:r>
      <w:r>
        <w:rPr>
          <w:i/>
        </w:rPr>
        <w:t xml:space="preserve">  prema  važećim  propisima  u </w:t>
      </w:r>
      <w:r w:rsidR="009B5DA2">
        <w:rPr>
          <w:i/>
        </w:rPr>
        <w:t>Republici  Hrvatskoj  mogu  stjecati  vlasništvo  na  nekretnini  koja  je  predmet  prodaje</w:t>
      </w:r>
      <w:r w:rsidR="00EE1B40">
        <w:rPr>
          <w:i/>
        </w:rPr>
        <w:t xml:space="preserve">  i</w:t>
      </w:r>
      <w:r w:rsidR="00A9100F">
        <w:rPr>
          <w:i/>
        </w:rPr>
        <w:t xml:space="preserve">  </w:t>
      </w:r>
      <w:r>
        <w:rPr>
          <w:i/>
        </w:rPr>
        <w:t>ispunjavaju uvjete prodaje.</w:t>
      </w:r>
    </w:p>
    <w:p w:rsidR="003A2D25" w:rsidP="009B5DA2" w:rsidRDefault="003A2D25">
      <w:pPr>
        <w:jc w:val="both"/>
        <w:rPr>
          <w:i/>
        </w:rPr>
      </w:pPr>
    </w:p>
    <w:p w:rsidRPr="003A2D25" w:rsidR="003A2D25" w:rsidP="003A2D25" w:rsidRDefault="003A2D25">
      <w:pPr>
        <w:jc w:val="both"/>
        <w:rPr>
          <w:b/>
          <w:i/>
        </w:rPr>
      </w:pPr>
      <w:r w:rsidRPr="003A2D25">
        <w:rPr>
          <w:b/>
          <w:i/>
        </w:rPr>
        <w:t xml:space="preserve">Pisane  ponude  dostavljaju  se  na  adresu  </w:t>
      </w:r>
      <w:r w:rsidR="005663A7">
        <w:rPr>
          <w:b/>
          <w:i/>
        </w:rPr>
        <w:t>stečajnog  upra</w:t>
      </w:r>
      <w:r w:rsidR="006C6E37">
        <w:rPr>
          <w:b/>
          <w:i/>
        </w:rPr>
        <w:t xml:space="preserve">vitelja  </w:t>
      </w:r>
      <w:proofErr w:type="spellStart"/>
      <w:r w:rsidR="006C6E37">
        <w:rPr>
          <w:b/>
          <w:i/>
        </w:rPr>
        <w:t>Anči</w:t>
      </w:r>
      <w:proofErr w:type="spellEnd"/>
      <w:r w:rsidR="006C6E37">
        <w:rPr>
          <w:b/>
          <w:i/>
        </w:rPr>
        <w:t xml:space="preserve">  Bašić,  Mažuranić</w:t>
      </w:r>
      <w:r w:rsidR="005663A7">
        <w:rPr>
          <w:b/>
          <w:i/>
        </w:rPr>
        <w:t xml:space="preserve">evo  šetalište  35,  Split,  Ponuda  za  spis  </w:t>
      </w:r>
      <w:r w:rsidR="00BB4867">
        <w:rPr>
          <w:b/>
          <w:i/>
        </w:rPr>
        <w:t>ST</w:t>
      </w:r>
      <w:r w:rsidR="00757196">
        <w:rPr>
          <w:b/>
          <w:i/>
        </w:rPr>
        <w:t>-</w:t>
      </w:r>
      <w:r w:rsidR="006C6E37">
        <w:rPr>
          <w:b/>
          <w:i/>
        </w:rPr>
        <w:t>63</w:t>
      </w:r>
      <w:r w:rsidRPr="003A2D25">
        <w:rPr>
          <w:b/>
          <w:i/>
        </w:rPr>
        <w:t>/201</w:t>
      </w:r>
      <w:r w:rsidR="006C6E37">
        <w:rPr>
          <w:b/>
          <w:i/>
        </w:rPr>
        <w:t>5</w:t>
      </w:r>
      <w:r w:rsidRPr="003A2D25">
        <w:rPr>
          <w:b/>
          <w:i/>
        </w:rPr>
        <w:t xml:space="preserve">,  NE  OTVARAJ,  </w:t>
      </w:r>
      <w:r w:rsidR="00D53D63">
        <w:rPr>
          <w:b/>
          <w:i/>
        </w:rPr>
        <w:t xml:space="preserve">ili  se  mogu  uručiti  </w:t>
      </w:r>
      <w:r w:rsidR="005663A7">
        <w:rPr>
          <w:b/>
          <w:i/>
        </w:rPr>
        <w:t xml:space="preserve">stečajnom  </w:t>
      </w:r>
      <w:r w:rsidR="00D53D63">
        <w:rPr>
          <w:b/>
          <w:i/>
        </w:rPr>
        <w:t>sucu  neposredno  prije  početka  javnog  otvaranja  ponuda.</w:t>
      </w:r>
    </w:p>
    <w:p w:rsidRPr="003A2D25" w:rsidR="003A2D25" w:rsidP="009B5DA2" w:rsidRDefault="003A2D25">
      <w:pPr>
        <w:jc w:val="both"/>
        <w:rPr>
          <w:b/>
          <w:i/>
        </w:rPr>
      </w:pPr>
    </w:p>
    <w:p w:rsidR="009B5DA2" w:rsidP="009B5DA2" w:rsidRDefault="009B5DA2">
      <w:pPr>
        <w:jc w:val="both"/>
        <w:rPr>
          <w:i/>
        </w:rPr>
      </w:pPr>
      <w:r>
        <w:rPr>
          <w:i/>
        </w:rPr>
        <w:t>Ponuditelj</w:t>
      </w:r>
      <w:r w:rsidR="00C0525A">
        <w:rPr>
          <w:i/>
        </w:rPr>
        <w:t>i</w:t>
      </w:r>
      <w:r>
        <w:rPr>
          <w:i/>
        </w:rPr>
        <w:t xml:space="preserve">  uz  ponudu  treba</w:t>
      </w:r>
      <w:r w:rsidR="00C0525A">
        <w:rPr>
          <w:i/>
        </w:rPr>
        <w:t>ju</w:t>
      </w:r>
      <w:r>
        <w:rPr>
          <w:i/>
        </w:rPr>
        <w:t xml:space="preserve">  dostaviti  i  dokaz  o  uplati  jamčevine  u  iznosu od </w:t>
      </w:r>
      <w:r w:rsidRPr="00EC7D6C">
        <w:rPr>
          <w:bCs/>
          <w:i/>
        </w:rPr>
        <w:t xml:space="preserve"> 10 % od </w:t>
      </w:r>
      <w:r w:rsidR="005663A7">
        <w:rPr>
          <w:bCs/>
          <w:i/>
        </w:rPr>
        <w:t>oglašene  pro</w:t>
      </w:r>
      <w:r w:rsidR="006C6E37">
        <w:rPr>
          <w:bCs/>
          <w:i/>
        </w:rPr>
        <w:t>cijenjene vrijednosti koja je ujedno početna prodajna</w:t>
      </w:r>
      <w:r w:rsidR="005663A7">
        <w:rPr>
          <w:bCs/>
          <w:i/>
        </w:rPr>
        <w:t xml:space="preserve"> cijen</w:t>
      </w:r>
      <w:r w:rsidR="006C6E37">
        <w:rPr>
          <w:bCs/>
          <w:i/>
        </w:rPr>
        <w:t>a,</w:t>
      </w:r>
      <w:r w:rsidR="005663A7">
        <w:rPr>
          <w:bCs/>
          <w:i/>
        </w:rPr>
        <w:t xml:space="preserve">  </w:t>
      </w:r>
      <w:r>
        <w:rPr>
          <w:bCs/>
          <w:i/>
        </w:rPr>
        <w:t xml:space="preserve">koja  se  </w:t>
      </w:r>
      <w:r w:rsidRPr="00EC7D6C">
        <w:rPr>
          <w:bCs/>
          <w:i/>
        </w:rPr>
        <w:t xml:space="preserve">uplaćuje  </w:t>
      </w:r>
      <w:r>
        <w:rPr>
          <w:bCs/>
          <w:i/>
        </w:rPr>
        <w:t>n</w:t>
      </w:r>
      <w:r w:rsidRPr="00EC7D6C">
        <w:rPr>
          <w:bCs/>
          <w:i/>
        </w:rPr>
        <w:t xml:space="preserve">a  žiro  </w:t>
      </w:r>
      <w:r w:rsidRPr="00A9100F">
        <w:rPr>
          <w:b/>
          <w:bCs/>
          <w:i/>
        </w:rPr>
        <w:t xml:space="preserve">račun  </w:t>
      </w:r>
      <w:r w:rsidR="006C6E37">
        <w:rPr>
          <w:b/>
          <w:bCs/>
          <w:i/>
        </w:rPr>
        <w:t xml:space="preserve">BOŽEN – CO d.o.o. </w:t>
      </w:r>
      <w:r w:rsidRPr="00A9100F">
        <w:rPr>
          <w:b/>
          <w:i/>
        </w:rPr>
        <w:t>u  stečaju kod  HPB d.d. IBAN</w:t>
      </w:r>
      <w:r w:rsidRPr="00EC7D6C">
        <w:rPr>
          <w:i/>
        </w:rPr>
        <w:t xml:space="preserve"> </w:t>
      </w:r>
      <w:r>
        <w:rPr>
          <w:b/>
          <w:i/>
        </w:rPr>
        <w:t>HR</w:t>
      </w:r>
      <w:r w:rsidR="006C6E37">
        <w:rPr>
          <w:b/>
          <w:i/>
        </w:rPr>
        <w:t>75</w:t>
      </w:r>
      <w:r w:rsidR="00AC4F86">
        <w:rPr>
          <w:b/>
          <w:i/>
        </w:rPr>
        <w:t>2</w:t>
      </w:r>
      <w:r>
        <w:rPr>
          <w:b/>
          <w:i/>
        </w:rPr>
        <w:t>3900011</w:t>
      </w:r>
      <w:r w:rsidRPr="00EC7D6C">
        <w:rPr>
          <w:b/>
          <w:i/>
        </w:rPr>
        <w:t>1</w:t>
      </w:r>
      <w:r w:rsidR="006C6E37">
        <w:rPr>
          <w:b/>
          <w:i/>
        </w:rPr>
        <w:t>00942507</w:t>
      </w:r>
      <w:r w:rsidRPr="00EC7D6C">
        <w:rPr>
          <w:b/>
          <w:i/>
        </w:rPr>
        <w:t>,</w:t>
      </w:r>
      <w:r w:rsidRPr="00EC7D6C">
        <w:rPr>
          <w:i/>
        </w:rPr>
        <w:t xml:space="preserve"> </w:t>
      </w:r>
      <w:r>
        <w:rPr>
          <w:i/>
        </w:rPr>
        <w:t xml:space="preserve">ili  </w:t>
      </w:r>
      <w:r w:rsidR="004D610F">
        <w:rPr>
          <w:i/>
        </w:rPr>
        <w:t xml:space="preserve">dostaviti  </w:t>
      </w:r>
      <w:r>
        <w:rPr>
          <w:i/>
        </w:rPr>
        <w:t>garanciju  bonitetne  bank</w:t>
      </w:r>
      <w:r w:rsidR="00CD1858">
        <w:rPr>
          <w:i/>
        </w:rPr>
        <w:t>e  na  prvi  poziv za</w:t>
      </w:r>
      <w:r>
        <w:rPr>
          <w:i/>
        </w:rPr>
        <w:t xml:space="preserve"> </w:t>
      </w:r>
      <w:r w:rsidRPr="00A9100F">
        <w:rPr>
          <w:b/>
          <w:i/>
        </w:rPr>
        <w:t xml:space="preserve">iznos </w:t>
      </w:r>
      <w:r>
        <w:rPr>
          <w:i/>
        </w:rPr>
        <w:t xml:space="preserve"> </w:t>
      </w:r>
      <w:r w:rsidRPr="00A9100F">
        <w:rPr>
          <w:b/>
          <w:i/>
        </w:rPr>
        <w:t>jamčevine najkasnije  s  dan</w:t>
      </w:r>
      <w:r w:rsidR="00757196">
        <w:rPr>
          <w:b/>
          <w:i/>
        </w:rPr>
        <w:t xml:space="preserve">om </w:t>
      </w:r>
      <w:r w:rsidR="006E6378">
        <w:rPr>
          <w:b/>
          <w:i/>
        </w:rPr>
        <w:t>14</w:t>
      </w:r>
      <w:r w:rsidR="00923A59">
        <w:rPr>
          <w:b/>
          <w:i/>
        </w:rPr>
        <w:t>.1</w:t>
      </w:r>
      <w:r w:rsidR="006E6378">
        <w:rPr>
          <w:b/>
          <w:i/>
        </w:rPr>
        <w:t>2</w:t>
      </w:r>
      <w:r w:rsidR="00923A59">
        <w:rPr>
          <w:b/>
          <w:i/>
        </w:rPr>
        <w:t>.</w:t>
      </w:r>
      <w:r w:rsidRPr="00923A59" w:rsidR="00923A59">
        <w:rPr>
          <w:b/>
          <w:i/>
        </w:rPr>
        <w:t>2</w:t>
      </w:r>
      <w:r w:rsidRPr="00923A59" w:rsidR="00A5446E">
        <w:rPr>
          <w:b/>
          <w:i/>
        </w:rPr>
        <w:t>022.</w:t>
      </w:r>
      <w:r w:rsidRPr="00923A59" w:rsidR="007021D7">
        <w:rPr>
          <w:b/>
          <w:i/>
        </w:rPr>
        <w:t>godine,</w:t>
      </w:r>
      <w:r w:rsidR="003A2D25">
        <w:rPr>
          <w:i/>
        </w:rPr>
        <w:t xml:space="preserve"> a dokaz o uplati mogu predati sucu neposredno prije javnog otvaranja ponuda.</w:t>
      </w:r>
    </w:p>
    <w:p w:rsidR="004D610F" w:rsidP="009B5DA2" w:rsidRDefault="00EE1B40">
      <w:pPr>
        <w:jc w:val="both"/>
        <w:rPr>
          <w:i/>
        </w:rPr>
      </w:pPr>
      <w:r w:rsidRPr="001F544E">
        <w:rPr>
          <w:i/>
        </w:rPr>
        <w:t>Pisan</w:t>
      </w:r>
      <w:r>
        <w:rPr>
          <w:i/>
        </w:rPr>
        <w:t>a</w:t>
      </w:r>
      <w:r w:rsidRPr="001F544E">
        <w:rPr>
          <w:i/>
        </w:rPr>
        <w:t xml:space="preserve">  ponud</w:t>
      </w:r>
      <w:r>
        <w:rPr>
          <w:i/>
        </w:rPr>
        <w:t>a</w:t>
      </w:r>
      <w:r w:rsidRPr="001F544E">
        <w:rPr>
          <w:i/>
        </w:rPr>
        <w:t xml:space="preserve">  mora  sadržavati  </w:t>
      </w:r>
      <w:r w:rsidRPr="00E420DF">
        <w:rPr>
          <w:b/>
          <w:i/>
        </w:rPr>
        <w:t>podatke  o  ponuditelju</w:t>
      </w:r>
      <w:r w:rsidRPr="001F544E">
        <w:rPr>
          <w:i/>
        </w:rPr>
        <w:t>;  ime  i prezime  ili  naziv</w:t>
      </w:r>
      <w:r>
        <w:rPr>
          <w:i/>
        </w:rPr>
        <w:t xml:space="preserve"> tvrtke</w:t>
      </w:r>
      <w:r w:rsidRPr="001F544E">
        <w:rPr>
          <w:i/>
        </w:rPr>
        <w:t>,  OIB,  adresu,</w:t>
      </w:r>
      <w:r>
        <w:rPr>
          <w:i/>
        </w:rPr>
        <w:t xml:space="preserve"> kontakt  telefon  ili  mobitel i  </w:t>
      </w:r>
      <w:r w:rsidRPr="00E420DF">
        <w:rPr>
          <w:b/>
          <w:i/>
        </w:rPr>
        <w:t>visinu   ponuđene  cijene.</w:t>
      </w:r>
    </w:p>
    <w:p w:rsidR="003A2D25" w:rsidP="00CA1CEB" w:rsidRDefault="003A2D25">
      <w:pPr>
        <w:jc w:val="both"/>
        <w:rPr>
          <w:bCs/>
          <w:i/>
        </w:rPr>
      </w:pPr>
    </w:p>
    <w:p w:rsidRPr="00487D08" w:rsidR="00B3118F" w:rsidP="00CA1CEB" w:rsidRDefault="00CD1858">
      <w:pPr>
        <w:jc w:val="both"/>
        <w:rPr>
          <w:i/>
        </w:rPr>
      </w:pPr>
      <w:r>
        <w:rPr>
          <w:bCs/>
          <w:i/>
        </w:rPr>
        <w:t>Kupcu</w:t>
      </w:r>
      <w:r w:rsidR="003A2D25">
        <w:rPr>
          <w:bCs/>
          <w:i/>
        </w:rPr>
        <w:t xml:space="preserve">  se  uplaćena  jamčevina  uračun</w:t>
      </w:r>
      <w:r>
        <w:rPr>
          <w:bCs/>
          <w:i/>
        </w:rPr>
        <w:t xml:space="preserve">ava </w:t>
      </w:r>
      <w:r w:rsidR="003A2D25">
        <w:rPr>
          <w:bCs/>
          <w:i/>
        </w:rPr>
        <w:t xml:space="preserve">u  cijenu,  a  ostalima  će  biti  vraćena  </w:t>
      </w:r>
      <w:r w:rsidR="00CA1CEB">
        <w:rPr>
          <w:bCs/>
          <w:i/>
        </w:rPr>
        <w:t xml:space="preserve">u  roku  od  </w:t>
      </w:r>
      <w:r w:rsidR="003A2D25">
        <w:rPr>
          <w:bCs/>
          <w:i/>
        </w:rPr>
        <w:t>tri (3) dana  od  dana  prihvaćanja  jedne  ponude  za  kupovinu  nekretnine.</w:t>
      </w:r>
    </w:p>
    <w:p w:rsidR="009B5DA2" w:rsidP="009B5DA2" w:rsidRDefault="003A2D25">
      <w:pPr>
        <w:jc w:val="both"/>
        <w:rPr>
          <w:i/>
        </w:rPr>
      </w:pPr>
      <w:r>
        <w:rPr>
          <w:i/>
        </w:rPr>
        <w:t>Ponuditelj</w:t>
      </w:r>
      <w:r w:rsidR="009B5DA2">
        <w:rPr>
          <w:i/>
        </w:rPr>
        <w:t xml:space="preserve">  čija  ponuda  bude  izabrana  kao  najpovoljnija,  dužan  je  u  roku  od  30  dana  od   </w:t>
      </w:r>
    </w:p>
    <w:p w:rsidR="009B5DA2" w:rsidP="009B5DA2" w:rsidRDefault="009B5DA2">
      <w:pPr>
        <w:jc w:val="both"/>
        <w:rPr>
          <w:i/>
        </w:rPr>
      </w:pPr>
      <w:r>
        <w:rPr>
          <w:i/>
        </w:rPr>
        <w:t>obavijesti  prodavatelja o prihva</w:t>
      </w:r>
      <w:r w:rsidR="00C0525A">
        <w:rPr>
          <w:i/>
        </w:rPr>
        <w:t>ćanju  ponude, platiti  prihvaćenu  cijenu  umanjenu  za  uplaćen</w:t>
      </w:r>
      <w:r w:rsidR="00CD1858">
        <w:rPr>
          <w:i/>
        </w:rPr>
        <w:t>u  jamčevinu</w:t>
      </w:r>
      <w:r w:rsidR="00C0525A">
        <w:rPr>
          <w:i/>
        </w:rPr>
        <w:t xml:space="preserve">, </w:t>
      </w:r>
      <w:r>
        <w:rPr>
          <w:i/>
        </w:rPr>
        <w:t>u protivnom će se smatrati da je kupac odustao od kupnje, bez prava na povrat jamčevine.</w:t>
      </w:r>
    </w:p>
    <w:p w:rsidR="006C6E37" w:rsidP="009B5DA2" w:rsidRDefault="006C6E37">
      <w:pPr>
        <w:jc w:val="both"/>
        <w:rPr>
          <w:i/>
        </w:rPr>
      </w:pPr>
    </w:p>
    <w:p w:rsidRPr="00487D08" w:rsidR="00B3118F" w:rsidP="00CA1CEB" w:rsidRDefault="00B3118F">
      <w:pPr>
        <w:jc w:val="both"/>
        <w:rPr>
          <w:i/>
        </w:rPr>
      </w:pPr>
      <w:r>
        <w:rPr>
          <w:i/>
        </w:rPr>
        <w:t>Prodaja se obavlja  po načelu „viđeno-kupljeno“, što  isključuje sve</w:t>
      </w:r>
      <w:r w:rsidRPr="00487D08">
        <w:rPr>
          <w:i/>
        </w:rPr>
        <w:t xml:space="preserve"> naknadn</w:t>
      </w:r>
      <w:r>
        <w:rPr>
          <w:i/>
        </w:rPr>
        <w:t>e</w:t>
      </w:r>
      <w:r w:rsidRPr="00487D08">
        <w:rPr>
          <w:i/>
        </w:rPr>
        <w:t xml:space="preserve"> prigovor</w:t>
      </w:r>
      <w:r>
        <w:rPr>
          <w:i/>
        </w:rPr>
        <w:t>e</w:t>
      </w:r>
      <w:r w:rsidRPr="00487D08">
        <w:rPr>
          <w:i/>
        </w:rPr>
        <w:t xml:space="preserve"> kupca.</w:t>
      </w:r>
    </w:p>
    <w:p w:rsidR="009B5DA2" w:rsidP="009B5DA2" w:rsidRDefault="009B5DA2">
      <w:pPr>
        <w:jc w:val="both"/>
        <w:rPr>
          <w:i/>
        </w:rPr>
      </w:pPr>
      <w:r>
        <w:rPr>
          <w:i/>
        </w:rPr>
        <w:t>Sve poreze i prist</w:t>
      </w:r>
      <w:r w:rsidR="004D610F">
        <w:rPr>
          <w:i/>
        </w:rPr>
        <w:t>ojbe u vezi sa prodajom  nekretnine</w:t>
      </w:r>
      <w:r w:rsidR="00FE74DF">
        <w:rPr>
          <w:i/>
        </w:rPr>
        <w:t xml:space="preserve">  te  prijenosa  vlasništva</w:t>
      </w:r>
      <w:r w:rsidR="004D610F">
        <w:rPr>
          <w:i/>
        </w:rPr>
        <w:t xml:space="preserve"> </w:t>
      </w:r>
      <w:r>
        <w:rPr>
          <w:i/>
        </w:rPr>
        <w:t xml:space="preserve"> snosi kupac.</w:t>
      </w:r>
    </w:p>
    <w:p w:rsidR="003A2D25" w:rsidP="009B5DA2" w:rsidRDefault="003A2D25">
      <w:pPr>
        <w:jc w:val="both"/>
        <w:rPr>
          <w:i/>
        </w:rPr>
      </w:pPr>
      <w:r>
        <w:rPr>
          <w:i/>
        </w:rPr>
        <w:t>Prodaja  se  može obaviti i ako sudjeluje samo jedan ponuditelj.</w:t>
      </w:r>
    </w:p>
    <w:p w:rsidR="009B5DA2" w:rsidP="009B5DA2" w:rsidRDefault="009B5DA2">
      <w:pPr>
        <w:jc w:val="both"/>
        <w:rPr>
          <w:i/>
        </w:rPr>
      </w:pPr>
      <w:r>
        <w:rPr>
          <w:i/>
        </w:rPr>
        <w:t>Os</w:t>
      </w:r>
      <w:r w:rsidR="00B3118F">
        <w:rPr>
          <w:i/>
        </w:rPr>
        <w:t>obe zainteresirane za kupnju mogu razgledati nekretnin</w:t>
      </w:r>
      <w:r w:rsidR="004D610F">
        <w:rPr>
          <w:i/>
        </w:rPr>
        <w:t>u</w:t>
      </w:r>
      <w:r w:rsidR="00B3118F">
        <w:rPr>
          <w:i/>
        </w:rPr>
        <w:t xml:space="preserve"> </w:t>
      </w:r>
      <w:r w:rsidR="00C0525A">
        <w:rPr>
          <w:i/>
        </w:rPr>
        <w:t xml:space="preserve">i  </w:t>
      </w:r>
      <w:r w:rsidR="00A16D58">
        <w:rPr>
          <w:i/>
        </w:rPr>
        <w:t xml:space="preserve">raspoloživu  </w:t>
      </w:r>
      <w:r w:rsidR="00C0525A">
        <w:rPr>
          <w:i/>
        </w:rPr>
        <w:t xml:space="preserve">dokumentaciju  o  nekretnini,  </w:t>
      </w:r>
      <w:r w:rsidR="00B3118F">
        <w:rPr>
          <w:i/>
        </w:rPr>
        <w:t>koj</w:t>
      </w:r>
      <w:r w:rsidR="004D610F">
        <w:rPr>
          <w:i/>
        </w:rPr>
        <w:t>a je</w:t>
      </w:r>
      <w:r w:rsidR="00B3118F">
        <w:rPr>
          <w:i/>
        </w:rPr>
        <w:t xml:space="preserve"> predme</w:t>
      </w:r>
      <w:r w:rsidR="004D610F">
        <w:rPr>
          <w:i/>
        </w:rPr>
        <w:t>t prodaje svakim  radim danom uz</w:t>
      </w:r>
      <w:r w:rsidR="00B3118F">
        <w:rPr>
          <w:i/>
        </w:rPr>
        <w:t xml:space="preserve"> prethodn</w:t>
      </w:r>
      <w:r w:rsidR="004D610F">
        <w:rPr>
          <w:i/>
        </w:rPr>
        <w:t>i</w:t>
      </w:r>
      <w:r w:rsidR="00B3118F">
        <w:rPr>
          <w:i/>
        </w:rPr>
        <w:t xml:space="preserve"> dogovor sa stečajnom upraviteljicom </w:t>
      </w:r>
      <w:proofErr w:type="spellStart"/>
      <w:r w:rsidR="00B3118F">
        <w:rPr>
          <w:i/>
        </w:rPr>
        <w:t>Anči</w:t>
      </w:r>
      <w:proofErr w:type="spellEnd"/>
      <w:r w:rsidR="00B3118F">
        <w:rPr>
          <w:i/>
        </w:rPr>
        <w:t xml:space="preserve"> B</w:t>
      </w:r>
      <w:r w:rsidR="00A16D58">
        <w:rPr>
          <w:i/>
        </w:rPr>
        <w:t xml:space="preserve">ašić </w:t>
      </w:r>
      <w:r w:rsidR="00080F74">
        <w:rPr>
          <w:i/>
        </w:rPr>
        <w:t xml:space="preserve"> </w:t>
      </w:r>
      <w:proofErr w:type="spellStart"/>
      <w:r w:rsidR="00080F74">
        <w:rPr>
          <w:i/>
        </w:rPr>
        <w:t>mob</w:t>
      </w:r>
      <w:proofErr w:type="spellEnd"/>
      <w:r w:rsidR="00080F74">
        <w:rPr>
          <w:i/>
        </w:rPr>
        <w:t>:</w:t>
      </w:r>
      <w:r>
        <w:rPr>
          <w:i/>
        </w:rPr>
        <w:t xml:space="preserve"> 098 251 18</w:t>
      </w:r>
      <w:r w:rsidR="00080F74">
        <w:rPr>
          <w:i/>
        </w:rPr>
        <w:t>1,</w:t>
      </w:r>
      <w:r>
        <w:rPr>
          <w:i/>
        </w:rPr>
        <w:t xml:space="preserve"> na  mail:  </w:t>
      </w:r>
      <w:hyperlink w:history="true" r:id="rId7">
        <w:r w:rsidRPr="004B312D">
          <w:rPr>
            <w:rStyle w:val="Hiperveza"/>
            <w:i/>
          </w:rPr>
          <w:t>basicanci@yahoo.com</w:t>
        </w:r>
      </w:hyperlink>
      <w:r w:rsidRPr="00332275">
        <w:rPr>
          <w:i/>
        </w:rPr>
        <w:t>.</w:t>
      </w:r>
    </w:p>
    <w:p w:rsidR="00EA3150" w:rsidP="00EA3150" w:rsidRDefault="00EA3150">
      <w:pPr>
        <w:jc w:val="both"/>
        <w:rPr>
          <w:i/>
        </w:rPr>
      </w:pPr>
      <w:r>
        <w:rPr>
          <w:i/>
        </w:rPr>
        <w:t>Ovaj  og</w:t>
      </w:r>
      <w:r w:rsidR="003A2D25">
        <w:rPr>
          <w:i/>
        </w:rPr>
        <w:t>las  objaviti će  se na  mrežnoj</w:t>
      </w:r>
      <w:r>
        <w:rPr>
          <w:i/>
        </w:rPr>
        <w:t xml:space="preserve">  stranic</w:t>
      </w:r>
      <w:r w:rsidR="003A2D25">
        <w:rPr>
          <w:i/>
        </w:rPr>
        <w:t>e</w:t>
      </w:r>
      <w:r>
        <w:rPr>
          <w:i/>
        </w:rPr>
        <w:t xml:space="preserve">  e-oglasna  ploča </w:t>
      </w:r>
      <w:r w:rsidR="003A2D25">
        <w:rPr>
          <w:i/>
        </w:rPr>
        <w:t>Trgovačkog s</w:t>
      </w:r>
      <w:r>
        <w:rPr>
          <w:i/>
        </w:rPr>
        <w:t>uda</w:t>
      </w:r>
      <w:r w:rsidR="003A2D25">
        <w:rPr>
          <w:i/>
        </w:rPr>
        <w:t xml:space="preserve">  u  Splitu,</w:t>
      </w:r>
      <w:r>
        <w:rPr>
          <w:i/>
        </w:rPr>
        <w:t xml:space="preserve">,  web  stečaj  </w:t>
      </w:r>
      <w:r w:rsidR="003A2D25">
        <w:rPr>
          <w:i/>
        </w:rPr>
        <w:t>te  u  Očevidniku  o  prodaji  nekretnina  na</w:t>
      </w:r>
      <w:r>
        <w:rPr>
          <w:i/>
        </w:rPr>
        <w:t xml:space="preserve">  FIN</w:t>
      </w:r>
      <w:r w:rsidR="003A2D25">
        <w:rPr>
          <w:i/>
        </w:rPr>
        <w:t>I.</w:t>
      </w:r>
    </w:p>
    <w:p w:rsidRPr="009B5DA2" w:rsidR="00B3118F" w:rsidP="00BE62AA" w:rsidRDefault="009B5DA2">
      <w:pPr>
        <w:jc w:val="right"/>
        <w:rPr>
          <w:b/>
          <w:bCs/>
          <w:i/>
        </w:rPr>
      </w:pPr>
      <w:r w:rsidRPr="009B5DA2">
        <w:rPr>
          <w:b/>
          <w:i/>
        </w:rPr>
        <w:t>Stečajna  upraviteljica</w:t>
      </w:r>
    </w:p>
    <w:sectPr w:rsidRPr="009B5DA2" w:rsidR="00B3118F" w:rsidSect="0049177C">
      <w:pgSz w:w="11906" w:h="16838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404FD"/>
    <w:multiLevelType w:val="hybridMultilevel"/>
    <w:tmpl w:val="74A4531E"/>
    <w:lvl w:ilvl="0" w:tplc="FEDCED76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654DEA"/>
    <w:multiLevelType w:val="hybridMultilevel"/>
    <w:tmpl w:val="107CDAD8"/>
    <w:lvl w:ilvl="0" w:tplc="53DEBB3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22BC2"/>
    <w:multiLevelType w:val="hybridMultilevel"/>
    <w:tmpl w:val="3DCC2ECE"/>
    <w:lvl w:ilvl="0" w:tplc="92CE6098">
      <w:start w:val="13"/>
      <w:numFmt w:val="bullet"/>
      <w:lvlText w:val="-"/>
      <w:lvlJc w:val="left"/>
      <w:pPr>
        <w:ind w:left="58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30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02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74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46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18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0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2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345" w:hanging="360"/>
      </w:pPr>
      <w:rPr>
        <w:rFonts w:hint="default" w:ascii="Wingdings" w:hAnsi="Wingdings"/>
      </w:rPr>
    </w:lvl>
  </w:abstractNum>
  <w:abstractNum w:abstractNumId="3">
    <w:nsid w:val="16AD1161"/>
    <w:multiLevelType w:val="multilevel"/>
    <w:tmpl w:val="5DFA9C2A"/>
    <w:lvl w:ilvl="0">
      <w:start w:val="1"/>
      <w:numFmt w:val="decimal"/>
      <w:lvlText w:val="%1."/>
      <w:lvlJc w:val="left"/>
      <w:pPr>
        <w:ind w:left="502" w:hanging="360"/>
      </w:pPr>
      <w:rPr>
        <w:rFonts w:hint="default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 w:cs="Times New Roman"/>
      </w:rPr>
    </w:lvl>
  </w:abstractNum>
  <w:abstractNum w:abstractNumId="4">
    <w:nsid w:val="17E97686"/>
    <w:multiLevelType w:val="hybridMultilevel"/>
    <w:tmpl w:val="51F200D6"/>
    <w:lvl w:ilvl="0" w:tplc="F0301A2C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3CEEC378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09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A3C1A08"/>
    <w:multiLevelType w:val="hybridMultilevel"/>
    <w:tmpl w:val="1D689C28"/>
    <w:lvl w:ilvl="0" w:tplc="2B6C54E6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1CE94F07"/>
    <w:multiLevelType w:val="hybridMultilevel"/>
    <w:tmpl w:val="CDE66F8E"/>
    <w:lvl w:ilvl="0" w:tplc="37204364">
      <w:start w:val="13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  <w:b/>
        <w:i/>
        <w:sz w:val="28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9E61E77"/>
    <w:multiLevelType w:val="multilevel"/>
    <w:tmpl w:val="AD622C4E"/>
    <w:lvl w:ilvl="0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 w:cs="Times New Roman"/>
      </w:rPr>
    </w:lvl>
  </w:abstractNum>
  <w:abstractNum w:abstractNumId="8">
    <w:nsid w:val="2B2F5918"/>
    <w:multiLevelType w:val="hybridMultilevel"/>
    <w:tmpl w:val="1EC0ED40"/>
    <w:lvl w:ilvl="0" w:tplc="B07638E4">
      <w:start w:val="1"/>
      <w:numFmt w:val="upperRoman"/>
      <w:lvlText w:val="%1."/>
      <w:lvlJc w:val="left"/>
      <w:pPr>
        <w:ind w:left="108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8602D9E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eastAsia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BBF7A8B"/>
    <w:multiLevelType w:val="hybridMultilevel"/>
    <w:tmpl w:val="F8AC6AFE"/>
    <w:lvl w:ilvl="0" w:tplc="73B6746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/>
      </w:rPr>
    </w:lvl>
    <w:lvl w:ilvl="1" w:tplc="73B6746C">
      <w:start w:val="1"/>
      <w:numFmt w:val="bullet"/>
      <w:lvlText w:val="-"/>
      <w:lvlJc w:val="left"/>
      <w:pPr>
        <w:ind w:left="1440" w:hanging="360"/>
      </w:pPr>
      <w:rPr>
        <w:rFonts w:hint="default" w:ascii="Arial" w:hAnsi="Arial" w:eastAsia="Times New Roman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EB3546D"/>
    <w:multiLevelType w:val="hybridMultilevel"/>
    <w:tmpl w:val="6C7073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6F63D28"/>
    <w:multiLevelType w:val="hybridMultilevel"/>
    <w:tmpl w:val="788E80B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C89078E"/>
    <w:multiLevelType w:val="hybridMultilevel"/>
    <w:tmpl w:val="33AE29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061EF1"/>
    <w:multiLevelType w:val="hybridMultilevel"/>
    <w:tmpl w:val="4D66C39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1BE58E8"/>
    <w:multiLevelType w:val="hybridMultilevel"/>
    <w:tmpl w:val="8F760D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530F35"/>
    <w:multiLevelType w:val="hybridMultilevel"/>
    <w:tmpl w:val="F906E9EE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1274A6"/>
    <w:multiLevelType w:val="hybridMultilevel"/>
    <w:tmpl w:val="F6C69828"/>
    <w:lvl w:ilvl="0" w:tplc="EC3EC57E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292070"/>
    <w:multiLevelType w:val="hybridMultilevel"/>
    <w:tmpl w:val="3F643CB4"/>
    <w:lvl w:ilvl="0" w:tplc="E31097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F9378E6"/>
    <w:multiLevelType w:val="multilevel"/>
    <w:tmpl w:val="5DFA9C2A"/>
    <w:lvl w:ilvl="0">
      <w:start w:val="1"/>
      <w:numFmt w:val="decimal"/>
      <w:lvlText w:val="%1."/>
      <w:lvlJc w:val="left"/>
      <w:pPr>
        <w:ind w:left="502" w:hanging="360"/>
      </w:pPr>
      <w:rPr>
        <w:rFonts w:hint="default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 w:cs="Times New Roman"/>
      </w:rPr>
    </w:lvl>
  </w:abstractNum>
  <w:abstractNum w:abstractNumId="19">
    <w:nsid w:val="529C6E3A"/>
    <w:multiLevelType w:val="hybridMultilevel"/>
    <w:tmpl w:val="3F6C9B8A"/>
    <w:lvl w:ilvl="0" w:tplc="BA305040">
      <w:start w:val="1"/>
      <w:numFmt w:val="upperLetter"/>
      <w:lvlText w:val="(%1)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664A1C"/>
    <w:multiLevelType w:val="hybridMultilevel"/>
    <w:tmpl w:val="3C2A67F6"/>
    <w:lvl w:ilvl="0" w:tplc="9E2EEE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60" w:hanging="360"/>
      </w:pPr>
    </w:lvl>
    <w:lvl w:ilvl="2" w:tplc="041A001B" w:tentative="true">
      <w:start w:val="1"/>
      <w:numFmt w:val="lowerRoman"/>
      <w:lvlText w:val="%3."/>
      <w:lvlJc w:val="right"/>
      <w:pPr>
        <w:ind w:left="1980" w:hanging="180"/>
      </w:pPr>
    </w:lvl>
    <w:lvl w:ilvl="3" w:tplc="041A000F" w:tentative="true">
      <w:start w:val="1"/>
      <w:numFmt w:val="decimal"/>
      <w:lvlText w:val="%4."/>
      <w:lvlJc w:val="left"/>
      <w:pPr>
        <w:ind w:left="2700" w:hanging="360"/>
      </w:pPr>
    </w:lvl>
    <w:lvl w:ilvl="4" w:tplc="041A0019" w:tentative="true">
      <w:start w:val="1"/>
      <w:numFmt w:val="lowerLetter"/>
      <w:lvlText w:val="%5."/>
      <w:lvlJc w:val="left"/>
      <w:pPr>
        <w:ind w:left="3420" w:hanging="360"/>
      </w:pPr>
    </w:lvl>
    <w:lvl w:ilvl="5" w:tplc="041A001B" w:tentative="true">
      <w:start w:val="1"/>
      <w:numFmt w:val="lowerRoman"/>
      <w:lvlText w:val="%6."/>
      <w:lvlJc w:val="right"/>
      <w:pPr>
        <w:ind w:left="4140" w:hanging="180"/>
      </w:pPr>
    </w:lvl>
    <w:lvl w:ilvl="6" w:tplc="041A000F" w:tentative="true">
      <w:start w:val="1"/>
      <w:numFmt w:val="decimal"/>
      <w:lvlText w:val="%7."/>
      <w:lvlJc w:val="left"/>
      <w:pPr>
        <w:ind w:left="4860" w:hanging="360"/>
      </w:pPr>
    </w:lvl>
    <w:lvl w:ilvl="7" w:tplc="041A0019" w:tentative="true">
      <w:start w:val="1"/>
      <w:numFmt w:val="lowerLetter"/>
      <w:lvlText w:val="%8."/>
      <w:lvlJc w:val="left"/>
      <w:pPr>
        <w:ind w:left="5580" w:hanging="360"/>
      </w:pPr>
    </w:lvl>
    <w:lvl w:ilvl="8" w:tplc="041A001B" w:tentative="true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60FB559D"/>
    <w:multiLevelType w:val="hybridMultilevel"/>
    <w:tmpl w:val="806405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5E1097"/>
    <w:multiLevelType w:val="hybridMultilevel"/>
    <w:tmpl w:val="0C4E78BC"/>
    <w:lvl w:ilvl="0" w:tplc="F7F04F98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3">
    <w:nsid w:val="6B346F42"/>
    <w:multiLevelType w:val="hybridMultilevel"/>
    <w:tmpl w:val="3BD6FC8A"/>
    <w:lvl w:ilvl="0" w:tplc="D7CA045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7C1FB4"/>
    <w:multiLevelType w:val="hybridMultilevel"/>
    <w:tmpl w:val="B8FE8D96"/>
    <w:lvl w:ilvl="0" w:tplc="CE1EF2F8">
      <w:start w:val="1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73EF6978"/>
    <w:multiLevelType w:val="hybridMultilevel"/>
    <w:tmpl w:val="A01CD790"/>
    <w:lvl w:ilvl="0" w:tplc="041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61662E"/>
    <w:multiLevelType w:val="hybridMultilevel"/>
    <w:tmpl w:val="79A07C6E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A80BFC"/>
    <w:multiLevelType w:val="hybridMultilevel"/>
    <w:tmpl w:val="7FE62188"/>
    <w:lvl w:ilvl="0" w:tplc="27A0B3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>
    <w:nsid w:val="7A2E057F"/>
    <w:multiLevelType w:val="multilevel"/>
    <w:tmpl w:val="AD622C4E"/>
    <w:lvl w:ilvl="0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 w:cs="Times New Roman"/>
      </w:rPr>
    </w:lvl>
  </w:abstractNum>
  <w:abstractNum w:abstractNumId="29">
    <w:nsid w:val="7A351DC4"/>
    <w:multiLevelType w:val="hybridMultilevel"/>
    <w:tmpl w:val="9B164592"/>
    <w:lvl w:ilvl="0" w:tplc="29643744">
      <w:start w:val="1"/>
      <w:numFmt w:val="lowerLetter"/>
      <w:lvlText w:val="%1)"/>
      <w:lvlJc w:val="left"/>
      <w:pPr>
        <w:tabs>
          <w:tab w:val="num" w:pos="435"/>
        </w:tabs>
        <w:ind w:left="435" w:hanging="375"/>
      </w:pPr>
      <w:rPr>
        <w:rFonts w:hint="default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0">
    <w:nsid w:val="7ED329E5"/>
    <w:multiLevelType w:val="hybridMultilevel"/>
    <w:tmpl w:val="98BE16A4"/>
    <w:lvl w:ilvl="0" w:tplc="F8C2D3AA">
      <w:start w:val="1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7EE870AF"/>
    <w:multiLevelType w:val="hybridMultilevel"/>
    <w:tmpl w:val="072C652A"/>
    <w:lvl w:ilvl="0" w:tplc="B07638E4">
      <w:start w:val="1"/>
      <w:numFmt w:val="upperRoman"/>
      <w:lvlText w:val="%1."/>
      <w:lvlJc w:val="left"/>
      <w:pPr>
        <w:ind w:left="108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0"/>
  </w:num>
  <w:num w:numId="3">
    <w:abstractNumId w:val="16"/>
  </w:num>
  <w:num w:numId="4">
    <w:abstractNumId w:val="29"/>
  </w:num>
  <w:num w:numId="5">
    <w:abstractNumId w:val="10"/>
  </w:num>
  <w:num w:numId="6">
    <w:abstractNumId w:val="2"/>
  </w:num>
  <w:num w:numId="7">
    <w:abstractNumId w:val="30"/>
  </w:num>
  <w:num w:numId="8">
    <w:abstractNumId w:val="24"/>
  </w:num>
  <w:num w:numId="9">
    <w:abstractNumId w:val="6"/>
  </w:num>
  <w:num w:numId="10">
    <w:abstractNumId w:val="25"/>
  </w:num>
  <w:num w:numId="11">
    <w:abstractNumId w:val="22"/>
  </w:num>
  <w:num w:numId="12">
    <w:abstractNumId w:val="4"/>
  </w:num>
  <w:num w:numId="13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7"/>
  </w:num>
  <w:num w:numId="18">
    <w:abstractNumId w:val="5"/>
  </w:num>
  <w:num w:numId="19">
    <w:abstractNumId w:val="20"/>
  </w:num>
  <w:num w:numId="20">
    <w:abstractNumId w:val="21"/>
  </w:num>
  <w:num w:numId="21">
    <w:abstractNumId w:val="13"/>
  </w:num>
  <w:num w:numId="22">
    <w:abstractNumId w:val="9"/>
  </w:num>
  <w:num w:numId="23">
    <w:abstractNumId w:val="28"/>
  </w:num>
  <w:num w:numId="24">
    <w:abstractNumId w:val="18"/>
  </w:num>
  <w:num w:numId="25">
    <w:abstractNumId w:val="8"/>
  </w:num>
  <w:num w:numId="26">
    <w:abstractNumId w:val="31"/>
  </w:num>
  <w:num w:numId="27">
    <w:abstractNumId w:val="12"/>
  </w:num>
  <w:num w:numId="28">
    <w:abstractNumId w:val="14"/>
  </w:num>
  <w:num w:numId="29">
    <w:abstractNumId w:val="7"/>
  </w:num>
  <w:num w:numId="30">
    <w:abstractNumId w:val="3"/>
  </w:num>
  <w:num w:numId="31">
    <w:abstractNumId w:val="19"/>
  </w:num>
  <w:num w:numId="32">
    <w:abstractNumId w:val="26"/>
  </w:num>
  <w:num w:numId="33">
    <w:abstractNumId w:val="17"/>
  </w:num>
  <w:num w:numId="34">
    <w:abstractNumId w:val="11"/>
  </w:num>
  <w:num w:numId="35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2"/>
  <w:proofState w:spelling="clean" w:grammar="clean"/>
  <w:attachedTemplate r:id="rId1"/>
  <w:stylePaneFormatFilter w:val="3F01"/>
  <w:defaultTabStop w:val="720"/>
  <w:hyphenationZone w:val="425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B79"/>
    <w:rsid w:val="00005828"/>
    <w:rsid w:val="00012C5E"/>
    <w:rsid w:val="000230B9"/>
    <w:rsid w:val="00031582"/>
    <w:rsid w:val="0003780D"/>
    <w:rsid w:val="00040B31"/>
    <w:rsid w:val="00064586"/>
    <w:rsid w:val="00065AD9"/>
    <w:rsid w:val="000751F4"/>
    <w:rsid w:val="00080F74"/>
    <w:rsid w:val="000B1A18"/>
    <w:rsid w:val="000B3EB1"/>
    <w:rsid w:val="000B781D"/>
    <w:rsid w:val="000C6135"/>
    <w:rsid w:val="000D0C8C"/>
    <w:rsid w:val="000D2B98"/>
    <w:rsid w:val="000E0DC3"/>
    <w:rsid w:val="000F1691"/>
    <w:rsid w:val="00121F77"/>
    <w:rsid w:val="00134963"/>
    <w:rsid w:val="001478C0"/>
    <w:rsid w:val="0014791A"/>
    <w:rsid w:val="0015740C"/>
    <w:rsid w:val="00175E5A"/>
    <w:rsid w:val="00182989"/>
    <w:rsid w:val="00182D06"/>
    <w:rsid w:val="00187D97"/>
    <w:rsid w:val="001A1C06"/>
    <w:rsid w:val="001B3665"/>
    <w:rsid w:val="001C5D19"/>
    <w:rsid w:val="001D52FA"/>
    <w:rsid w:val="001E25D0"/>
    <w:rsid w:val="001F1E7F"/>
    <w:rsid w:val="001F3682"/>
    <w:rsid w:val="001F544E"/>
    <w:rsid w:val="002426E6"/>
    <w:rsid w:val="00243F28"/>
    <w:rsid w:val="00244AC4"/>
    <w:rsid w:val="00244B79"/>
    <w:rsid w:val="00246AAA"/>
    <w:rsid w:val="00247B5B"/>
    <w:rsid w:val="002548B5"/>
    <w:rsid w:val="00261B3F"/>
    <w:rsid w:val="0028661F"/>
    <w:rsid w:val="002A4695"/>
    <w:rsid w:val="002C2173"/>
    <w:rsid w:val="002D79CA"/>
    <w:rsid w:val="002E1128"/>
    <w:rsid w:val="002E6356"/>
    <w:rsid w:val="002F0860"/>
    <w:rsid w:val="00300A43"/>
    <w:rsid w:val="00303644"/>
    <w:rsid w:val="003161C3"/>
    <w:rsid w:val="00316CAF"/>
    <w:rsid w:val="00332275"/>
    <w:rsid w:val="00332CD8"/>
    <w:rsid w:val="00333465"/>
    <w:rsid w:val="00347B29"/>
    <w:rsid w:val="00356237"/>
    <w:rsid w:val="00384CD8"/>
    <w:rsid w:val="003854FB"/>
    <w:rsid w:val="0039097B"/>
    <w:rsid w:val="003A2D25"/>
    <w:rsid w:val="003A5682"/>
    <w:rsid w:val="003B6463"/>
    <w:rsid w:val="003B7680"/>
    <w:rsid w:val="003E2657"/>
    <w:rsid w:val="003E589D"/>
    <w:rsid w:val="003F1716"/>
    <w:rsid w:val="004331E2"/>
    <w:rsid w:val="00460A9B"/>
    <w:rsid w:val="00487D08"/>
    <w:rsid w:val="0049177C"/>
    <w:rsid w:val="004A01D5"/>
    <w:rsid w:val="004A05F7"/>
    <w:rsid w:val="004A1144"/>
    <w:rsid w:val="004A6619"/>
    <w:rsid w:val="004B21F6"/>
    <w:rsid w:val="004B5741"/>
    <w:rsid w:val="004B5D46"/>
    <w:rsid w:val="004C16E9"/>
    <w:rsid w:val="004D610F"/>
    <w:rsid w:val="004F1EB1"/>
    <w:rsid w:val="0050663E"/>
    <w:rsid w:val="00507183"/>
    <w:rsid w:val="00517961"/>
    <w:rsid w:val="00517CE0"/>
    <w:rsid w:val="00561052"/>
    <w:rsid w:val="005632F2"/>
    <w:rsid w:val="005663A7"/>
    <w:rsid w:val="0056765E"/>
    <w:rsid w:val="00570036"/>
    <w:rsid w:val="00572969"/>
    <w:rsid w:val="0057688F"/>
    <w:rsid w:val="005813F9"/>
    <w:rsid w:val="00581FA7"/>
    <w:rsid w:val="005847DD"/>
    <w:rsid w:val="00586344"/>
    <w:rsid w:val="005B1D92"/>
    <w:rsid w:val="005C0A1B"/>
    <w:rsid w:val="005C5C2F"/>
    <w:rsid w:val="005D6378"/>
    <w:rsid w:val="005D7D39"/>
    <w:rsid w:val="005E2804"/>
    <w:rsid w:val="005E49D4"/>
    <w:rsid w:val="00601357"/>
    <w:rsid w:val="006141A3"/>
    <w:rsid w:val="00624714"/>
    <w:rsid w:val="0063636F"/>
    <w:rsid w:val="00647CAA"/>
    <w:rsid w:val="0065150E"/>
    <w:rsid w:val="0065218E"/>
    <w:rsid w:val="0066290E"/>
    <w:rsid w:val="00666C17"/>
    <w:rsid w:val="00673C3F"/>
    <w:rsid w:val="0068533A"/>
    <w:rsid w:val="00690005"/>
    <w:rsid w:val="00690AFF"/>
    <w:rsid w:val="006C6A02"/>
    <w:rsid w:val="006C6E37"/>
    <w:rsid w:val="006D3528"/>
    <w:rsid w:val="006E6378"/>
    <w:rsid w:val="006E7D3B"/>
    <w:rsid w:val="007021D7"/>
    <w:rsid w:val="00713C18"/>
    <w:rsid w:val="007313F2"/>
    <w:rsid w:val="007422A8"/>
    <w:rsid w:val="00757196"/>
    <w:rsid w:val="00766BFD"/>
    <w:rsid w:val="007703E5"/>
    <w:rsid w:val="00773BB5"/>
    <w:rsid w:val="007A0AB5"/>
    <w:rsid w:val="007B2272"/>
    <w:rsid w:val="007B2C05"/>
    <w:rsid w:val="007B545F"/>
    <w:rsid w:val="007B72BE"/>
    <w:rsid w:val="007C4788"/>
    <w:rsid w:val="007C7F39"/>
    <w:rsid w:val="007F39F6"/>
    <w:rsid w:val="008021FE"/>
    <w:rsid w:val="00811C1F"/>
    <w:rsid w:val="008259A5"/>
    <w:rsid w:val="00826CDD"/>
    <w:rsid w:val="00853418"/>
    <w:rsid w:val="00857806"/>
    <w:rsid w:val="00860751"/>
    <w:rsid w:val="008804B8"/>
    <w:rsid w:val="00884EC0"/>
    <w:rsid w:val="00890E1D"/>
    <w:rsid w:val="008961C9"/>
    <w:rsid w:val="008C20D3"/>
    <w:rsid w:val="0090398A"/>
    <w:rsid w:val="009040E4"/>
    <w:rsid w:val="00910A55"/>
    <w:rsid w:val="00923A59"/>
    <w:rsid w:val="00934204"/>
    <w:rsid w:val="00935E06"/>
    <w:rsid w:val="009378A4"/>
    <w:rsid w:val="00942ECA"/>
    <w:rsid w:val="009452BF"/>
    <w:rsid w:val="00954581"/>
    <w:rsid w:val="00962017"/>
    <w:rsid w:val="009672F1"/>
    <w:rsid w:val="00983D0F"/>
    <w:rsid w:val="0099530C"/>
    <w:rsid w:val="009B202A"/>
    <w:rsid w:val="009B5DA2"/>
    <w:rsid w:val="009C064C"/>
    <w:rsid w:val="009C7D1E"/>
    <w:rsid w:val="009E0B01"/>
    <w:rsid w:val="00A16D58"/>
    <w:rsid w:val="00A479AD"/>
    <w:rsid w:val="00A504AE"/>
    <w:rsid w:val="00A5446E"/>
    <w:rsid w:val="00A67B68"/>
    <w:rsid w:val="00A7747A"/>
    <w:rsid w:val="00A81B6B"/>
    <w:rsid w:val="00A9100F"/>
    <w:rsid w:val="00AA0B39"/>
    <w:rsid w:val="00AB2D65"/>
    <w:rsid w:val="00AB5117"/>
    <w:rsid w:val="00AB7B78"/>
    <w:rsid w:val="00AC45D0"/>
    <w:rsid w:val="00AC4F86"/>
    <w:rsid w:val="00AC6092"/>
    <w:rsid w:val="00AD0779"/>
    <w:rsid w:val="00AD07EC"/>
    <w:rsid w:val="00AD4649"/>
    <w:rsid w:val="00AD4E65"/>
    <w:rsid w:val="00AE19E5"/>
    <w:rsid w:val="00AF6466"/>
    <w:rsid w:val="00B01EFD"/>
    <w:rsid w:val="00B06BB7"/>
    <w:rsid w:val="00B177F3"/>
    <w:rsid w:val="00B23972"/>
    <w:rsid w:val="00B3118F"/>
    <w:rsid w:val="00B41D39"/>
    <w:rsid w:val="00B47240"/>
    <w:rsid w:val="00B566E7"/>
    <w:rsid w:val="00B575ED"/>
    <w:rsid w:val="00B6191C"/>
    <w:rsid w:val="00B65F95"/>
    <w:rsid w:val="00B6624D"/>
    <w:rsid w:val="00B70869"/>
    <w:rsid w:val="00B70CCC"/>
    <w:rsid w:val="00B765F3"/>
    <w:rsid w:val="00B85313"/>
    <w:rsid w:val="00B97D20"/>
    <w:rsid w:val="00BA5655"/>
    <w:rsid w:val="00BA599C"/>
    <w:rsid w:val="00BA5DA9"/>
    <w:rsid w:val="00BB4867"/>
    <w:rsid w:val="00BC73EB"/>
    <w:rsid w:val="00BD26C8"/>
    <w:rsid w:val="00BD6AA3"/>
    <w:rsid w:val="00BE62AA"/>
    <w:rsid w:val="00BE7444"/>
    <w:rsid w:val="00BF13C9"/>
    <w:rsid w:val="00C04114"/>
    <w:rsid w:val="00C0525A"/>
    <w:rsid w:val="00C27342"/>
    <w:rsid w:val="00C318C8"/>
    <w:rsid w:val="00C32E35"/>
    <w:rsid w:val="00C367C4"/>
    <w:rsid w:val="00C378AE"/>
    <w:rsid w:val="00C40BAE"/>
    <w:rsid w:val="00C4731C"/>
    <w:rsid w:val="00C83D7D"/>
    <w:rsid w:val="00C9352D"/>
    <w:rsid w:val="00C95A42"/>
    <w:rsid w:val="00CA1CEB"/>
    <w:rsid w:val="00CA79A2"/>
    <w:rsid w:val="00CB2307"/>
    <w:rsid w:val="00CB3C99"/>
    <w:rsid w:val="00CB701C"/>
    <w:rsid w:val="00CC778B"/>
    <w:rsid w:val="00CD1858"/>
    <w:rsid w:val="00CD387A"/>
    <w:rsid w:val="00CE565F"/>
    <w:rsid w:val="00CF0FF3"/>
    <w:rsid w:val="00D0182D"/>
    <w:rsid w:val="00D02B16"/>
    <w:rsid w:val="00D228F2"/>
    <w:rsid w:val="00D33CA3"/>
    <w:rsid w:val="00D36715"/>
    <w:rsid w:val="00D51E71"/>
    <w:rsid w:val="00D53D63"/>
    <w:rsid w:val="00D54954"/>
    <w:rsid w:val="00D55AF5"/>
    <w:rsid w:val="00D560F4"/>
    <w:rsid w:val="00D74488"/>
    <w:rsid w:val="00D81FD1"/>
    <w:rsid w:val="00D97C48"/>
    <w:rsid w:val="00DA4AD5"/>
    <w:rsid w:val="00DB078B"/>
    <w:rsid w:val="00DB0B41"/>
    <w:rsid w:val="00DE2CB5"/>
    <w:rsid w:val="00E028D5"/>
    <w:rsid w:val="00E04261"/>
    <w:rsid w:val="00E04EEE"/>
    <w:rsid w:val="00E16D57"/>
    <w:rsid w:val="00E37C69"/>
    <w:rsid w:val="00E420DF"/>
    <w:rsid w:val="00E613EF"/>
    <w:rsid w:val="00E73742"/>
    <w:rsid w:val="00E813AA"/>
    <w:rsid w:val="00E91EA3"/>
    <w:rsid w:val="00EA2438"/>
    <w:rsid w:val="00EA3150"/>
    <w:rsid w:val="00EC07A8"/>
    <w:rsid w:val="00EC7D6C"/>
    <w:rsid w:val="00ED00F7"/>
    <w:rsid w:val="00ED5C86"/>
    <w:rsid w:val="00EE0A40"/>
    <w:rsid w:val="00EE1B40"/>
    <w:rsid w:val="00EE3127"/>
    <w:rsid w:val="00F007B5"/>
    <w:rsid w:val="00F049D5"/>
    <w:rsid w:val="00F07A5A"/>
    <w:rsid w:val="00F2004A"/>
    <w:rsid w:val="00F25428"/>
    <w:rsid w:val="00F27032"/>
    <w:rsid w:val="00F338B0"/>
    <w:rsid w:val="00F35C2F"/>
    <w:rsid w:val="00F3614B"/>
    <w:rsid w:val="00F43E57"/>
    <w:rsid w:val="00F76452"/>
    <w:rsid w:val="00F774BD"/>
    <w:rsid w:val="00F80125"/>
    <w:rsid w:val="00F83DFA"/>
    <w:rsid w:val="00F872E4"/>
    <w:rsid w:val="00F97EDB"/>
    <w:rsid w:val="00FA04C5"/>
    <w:rsid w:val="00FB5285"/>
    <w:rsid w:val="00FE74DF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Hyperlink" w:uiPriority="99"/>
    <w:lsdException w:name="FollowedHyperlink" w:uiPriority="99"/>
    <w:lsdException w:name="Strong" w:qFormat="true"/>
    <w:lsdException w:name="Emphasis" w:qFormat="true"/>
    <w:lsdException w:name="No List" w:uiPriority="9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244B79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244B79"/>
    <w:pPr>
      <w:keepNext/>
      <w:ind w:left="720"/>
      <w:jc w:val="right"/>
      <w:outlineLvl w:val="0"/>
    </w:pPr>
    <w:rPr>
      <w:b/>
      <w:bCs/>
      <w:lang w:val="x-none" w:eastAsia="x-none"/>
    </w:rPr>
  </w:style>
  <w:style w:type="paragraph" w:styleId="Naslov2">
    <w:name w:val="heading 2"/>
    <w:basedOn w:val="Normal"/>
    <w:next w:val="Normal"/>
    <w:qFormat/>
    <w:rsid w:val="00244B79"/>
    <w:pPr>
      <w:keepNext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rsid w:val="00244B79"/>
    <w:pPr>
      <w:keepNext/>
      <w:jc w:val="center"/>
      <w:outlineLvl w:val="2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rsid w:val="00243F28"/>
    <w:rPr>
      <w:b/>
      <w:bCs/>
      <w:sz w:val="24"/>
      <w:szCs w:val="24"/>
    </w:rPr>
  </w:style>
  <w:style w:type="paragraph" w:styleId="Tekstbalonia">
    <w:name w:val="Balloon Text"/>
    <w:basedOn w:val="Normal"/>
    <w:link w:val="TekstbaloniaChar"/>
    <w:semiHidden/>
    <w:rsid w:val="0099530C"/>
    <w:rPr>
      <w:rFonts w:ascii="Tahoma" w:hAnsi="Tahoma"/>
      <w:sz w:val="16"/>
      <w:szCs w:val="16"/>
      <w:lang w:val="x-none" w:eastAsia="x-none"/>
    </w:rPr>
  </w:style>
  <w:style w:type="character" w:styleId="TekstbaloniaChar" w:customStyle="true">
    <w:name w:val="Tekst balončića Char"/>
    <w:link w:val="Tekstbalonia"/>
    <w:semiHidden/>
    <w:rsid w:val="00243F2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C7F3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ijeloteksta-uvlaka2">
    <w:name w:val="Body Text Indent 2"/>
    <w:aliases w:val="  uvlaka 2"/>
    <w:basedOn w:val="Normal"/>
    <w:link w:val="Tijeloteksta-uvlaka2Char"/>
    <w:rsid w:val="0049177C"/>
    <w:pPr>
      <w:ind w:firstLine="708"/>
      <w:jc w:val="both"/>
    </w:pPr>
  </w:style>
  <w:style w:type="character" w:styleId="Tijeloteksta-uvlaka2Char" w:customStyle="true">
    <w:name w:val="Tijelo teksta - uvlaka 2 Char"/>
    <w:aliases w:val="  uvlaka 2 Char"/>
    <w:link w:val="Tijeloteksta-uvlaka2"/>
    <w:rsid w:val="0049177C"/>
    <w:rPr>
      <w:sz w:val="24"/>
      <w:szCs w:val="24"/>
      <w:lang w:val="hr-HR" w:eastAsia="hr-HR" w:bidi="ar-SA"/>
    </w:rPr>
  </w:style>
  <w:style w:type="paragraph" w:styleId="Odlomakpopisa1" w:customStyle="true">
    <w:name w:val="Odlomak popisa1"/>
    <w:basedOn w:val="Normal"/>
    <w:uiPriority w:val="34"/>
    <w:qFormat/>
    <w:rsid w:val="00247B5B"/>
    <w:pPr>
      <w:ind w:left="708"/>
    </w:pPr>
  </w:style>
  <w:style w:type="character" w:styleId="Hiperveza">
    <w:name w:val="Hyperlink"/>
    <w:uiPriority w:val="99"/>
    <w:rsid w:val="00624714"/>
    <w:rPr>
      <w:color w:val="0000FF"/>
      <w:u w:val="single"/>
    </w:rPr>
  </w:style>
  <w:style w:type="paragraph" w:styleId="Zaglavlje">
    <w:name w:val="header"/>
    <w:basedOn w:val="Normal"/>
    <w:link w:val="ZaglavljeChar"/>
    <w:rsid w:val="00243F28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val="x-none" w:eastAsia="en-US"/>
    </w:rPr>
  </w:style>
  <w:style w:type="character" w:styleId="ZaglavljeChar" w:customStyle="true">
    <w:name w:val="Zaglavlje Char"/>
    <w:link w:val="Zaglavlje"/>
    <w:rsid w:val="00243F28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rsid w:val="00243F28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val="x-none" w:eastAsia="en-US"/>
    </w:rPr>
  </w:style>
  <w:style w:type="character" w:styleId="PodnojeChar" w:customStyle="true">
    <w:name w:val="Podnožje Char"/>
    <w:link w:val="Podnoje"/>
    <w:rsid w:val="00243F28"/>
    <w:rPr>
      <w:rFonts w:ascii="Calibri" w:hAnsi="Calibri"/>
      <w:sz w:val="22"/>
      <w:szCs w:val="22"/>
      <w:lang w:eastAsia="en-US"/>
    </w:rPr>
  </w:style>
  <w:style w:type="table" w:styleId="Reetkatablice">
    <w:name w:val="Table Grid"/>
    <w:basedOn w:val="Obinatablica"/>
    <w:rsid w:val="00243F28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1" w:customStyle="true">
    <w:name w:val="List Paragraph1"/>
    <w:basedOn w:val="Normal"/>
    <w:rsid w:val="00243F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pple-converted-space" w:customStyle="true">
    <w:name w:val="apple-converted-space"/>
    <w:rsid w:val="00243F28"/>
    <w:rPr>
      <w:rFonts w:cs="Times New Roman"/>
    </w:rPr>
  </w:style>
  <w:style w:type="character" w:styleId="summarymark" w:customStyle="true">
    <w:name w:val="summarymark"/>
    <w:rsid w:val="00243F28"/>
    <w:rPr>
      <w:rFonts w:cs="Times New Roman"/>
    </w:rPr>
  </w:style>
  <w:style w:type="paragraph" w:styleId="StandardWeb">
    <w:name w:val="Normal (Web)"/>
    <w:basedOn w:val="Normal"/>
    <w:rsid w:val="00243F28"/>
    <w:pPr>
      <w:spacing w:before="100" w:beforeAutospacing="true" w:after="100" w:afterAutospacing="true"/>
    </w:pPr>
    <w:rPr>
      <w:rFonts w:eastAsia="Calibri"/>
    </w:rPr>
  </w:style>
  <w:style w:type="paragraph" w:styleId="t-9-8" w:customStyle="true">
    <w:name w:val="t-9-8"/>
    <w:basedOn w:val="Normal"/>
    <w:rsid w:val="00243F28"/>
    <w:pPr>
      <w:spacing w:before="100" w:beforeAutospacing="true" w:after="100" w:afterAutospacing="true"/>
    </w:pPr>
    <w:rPr>
      <w:lang w:val="en-US" w:eastAsia="en-US"/>
    </w:rPr>
  </w:style>
  <w:style w:type="character" w:styleId="SlijeenaHiperveza">
    <w:name w:val="FollowedHyperlink"/>
    <w:uiPriority w:val="99"/>
    <w:unhideWhenUsed/>
    <w:rsid w:val="00243F28"/>
    <w:rPr>
      <w:color w:val="800080"/>
      <w:u w:val="single"/>
    </w:rPr>
  </w:style>
  <w:style w:type="character" w:styleId="Tekstrezerviranogmjesta">
    <w:name w:val="Placeholder Text"/>
    <w:basedOn w:val="Zadanifontodlomka"/>
    <w:uiPriority w:val="99"/>
    <w:semiHidden/>
    <w:rsid w:val="007A0AB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0AB5"/>
    <w:rPr>
      <w:rFonts w:ascii="Times New Roman" w:hAnsi="Times New Roman" w:cs="Times New Roman"/>
      <w:bCs/>
      <w:i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0AB5"/>
    <w:rPr>
      <w:bCs/>
      <w:i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0AB5"/>
    <w:rPr>
      <w:rFonts w:ascii="Times New Roman" w:hAnsi="Times New Roman" w:cs="Times New Roman"/>
      <w:bCs w:val="false"/>
      <w:i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0AB5"/>
    <w:rPr>
      <w:rFonts w:ascii="Times New Roman" w:hAnsi="Times New Roman" w:cs="Times New Roman"/>
      <w:bCs w:val="false"/>
      <w:i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4B7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44B79"/>
    <w:pPr>
      <w:keepNext/>
      <w:ind w:left="720"/>
      <w:jc w:val="right"/>
      <w:outlineLvl w:val="0"/>
    </w:pPr>
    <w:rPr>
      <w:b/>
      <w:bCs/>
      <w:lang w:eastAsia="x-none" w:val="x-none"/>
    </w:rPr>
  </w:style>
  <w:style w:styleId="Naslov2" w:type="paragraph">
    <w:name w:val="heading 2"/>
    <w:basedOn w:val="Normal"/>
    <w:next w:val="Normal"/>
    <w:qFormat/>
    <w:rsid w:val="00244B79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244B79"/>
    <w:pPr>
      <w:keepNext/>
      <w:jc w:val="center"/>
      <w:outlineLvl w:val="2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243F28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semiHidden/>
    <w:rsid w:val="0099530C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semiHidden/>
    <w:rsid w:val="00243F2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7F3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ijeloteksta-uvlaka2" w:type="paragraph">
    <w:name w:val="Body Text Indent 2"/>
    <w:aliases w:val="  uvlaka 2"/>
    <w:basedOn w:val="Normal"/>
    <w:link w:val="Tijeloteksta-uvlaka2Char"/>
    <w:rsid w:val="0049177C"/>
    <w:pPr>
      <w:ind w:firstLine="708"/>
      <w:jc w:val="both"/>
    </w:pPr>
  </w:style>
  <w:style w:customStyle="1" w:styleId="Tijeloteksta-uvlaka2Char" w:type="character">
    <w:name w:val="Tijelo teksta - uvlaka 2 Char"/>
    <w:aliases w:val="  uvlaka 2 Char"/>
    <w:link w:val="Tijeloteksta-uvlaka2"/>
    <w:rsid w:val="0049177C"/>
    <w:rPr>
      <w:sz w:val="24"/>
      <w:szCs w:val="24"/>
      <w:lang w:bidi="ar-SA" w:eastAsia="hr-HR" w:val="hr-HR"/>
    </w:rPr>
  </w:style>
  <w:style w:customStyle="1" w:styleId="Odlomakpopisa1" w:type="paragraph">
    <w:name w:val="Odlomak popisa1"/>
    <w:basedOn w:val="Normal"/>
    <w:uiPriority w:val="34"/>
    <w:qFormat/>
    <w:rsid w:val="00247B5B"/>
    <w:pPr>
      <w:ind w:left="708"/>
    </w:pPr>
  </w:style>
  <w:style w:styleId="Hiperveza" w:type="character">
    <w:name w:val="Hyperlink"/>
    <w:uiPriority w:val="99"/>
    <w:rsid w:val="00624714"/>
    <w:rPr>
      <w:color w:val="0000FF"/>
      <w:u w:val="single"/>
    </w:rPr>
  </w:style>
  <w:style w:styleId="Zaglavlje" w:type="paragraph">
    <w:name w:val="header"/>
    <w:basedOn w:val="Normal"/>
    <w:link w:val="ZaglavljeChar"/>
    <w:rsid w:val="00243F28"/>
    <w:pPr>
      <w:tabs>
        <w:tab w:pos="4536" w:val="center"/>
        <w:tab w:pos="9072" w:val="right"/>
      </w:tabs>
    </w:pPr>
    <w:rPr>
      <w:rFonts w:ascii="Calibri" w:hAnsi="Calibri"/>
      <w:sz w:val="22"/>
      <w:szCs w:val="22"/>
      <w:lang w:eastAsia="en-US" w:val="x-none"/>
    </w:rPr>
  </w:style>
  <w:style w:customStyle="1" w:styleId="ZaglavljeChar" w:type="character">
    <w:name w:val="Zaglavlje Char"/>
    <w:link w:val="Zaglavlje"/>
    <w:rsid w:val="00243F28"/>
    <w:rPr>
      <w:rFonts w:ascii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43F28"/>
    <w:pPr>
      <w:tabs>
        <w:tab w:pos="4536" w:val="center"/>
        <w:tab w:pos="9072" w:val="right"/>
      </w:tabs>
    </w:pPr>
    <w:rPr>
      <w:rFonts w:ascii="Calibri" w:hAnsi="Calibri"/>
      <w:sz w:val="22"/>
      <w:szCs w:val="22"/>
      <w:lang w:eastAsia="en-US" w:val="x-none"/>
    </w:rPr>
  </w:style>
  <w:style w:customStyle="1" w:styleId="PodnojeChar" w:type="character">
    <w:name w:val="Podnožje Char"/>
    <w:link w:val="Podnoje"/>
    <w:rsid w:val="00243F28"/>
    <w:rPr>
      <w:rFonts w:ascii="Calibri" w:hAnsi="Calibri"/>
      <w:sz w:val="22"/>
      <w:szCs w:val="22"/>
      <w:lang w:eastAsia="en-US"/>
    </w:rPr>
  </w:style>
  <w:style w:styleId="Reetkatablice" w:type="table">
    <w:name w:val="Table Grid"/>
    <w:basedOn w:val="Obinatablica"/>
    <w:rsid w:val="00243F28"/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ListParagraph1" w:type="paragraph">
    <w:name w:val="List Paragraph1"/>
    <w:basedOn w:val="Normal"/>
    <w:rsid w:val="00243F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customStyle="1" w:styleId="apple-converted-space" w:type="character">
    <w:name w:val="apple-converted-space"/>
    <w:rsid w:val="00243F28"/>
    <w:rPr>
      <w:rFonts w:cs="Times New Roman"/>
    </w:rPr>
  </w:style>
  <w:style w:customStyle="1" w:styleId="summarymark" w:type="character">
    <w:name w:val="summarymark"/>
    <w:rsid w:val="00243F28"/>
    <w:rPr>
      <w:rFonts w:cs="Times New Roman"/>
    </w:rPr>
  </w:style>
  <w:style w:styleId="StandardWeb" w:type="paragraph">
    <w:name w:val="Normal (Web)"/>
    <w:basedOn w:val="Normal"/>
    <w:rsid w:val="00243F28"/>
    <w:pPr>
      <w:spacing w:after="100" w:afterAutospacing="1" w:before="100" w:beforeAutospacing="1"/>
    </w:pPr>
    <w:rPr>
      <w:rFonts w:eastAsia="Calibri"/>
    </w:rPr>
  </w:style>
  <w:style w:customStyle="1" w:styleId="t-9-8" w:type="paragraph">
    <w:name w:val="t-9-8"/>
    <w:basedOn w:val="Normal"/>
    <w:rsid w:val="00243F28"/>
    <w:pPr>
      <w:spacing w:after="100" w:afterAutospacing="1" w:before="100" w:beforeAutospacing="1"/>
    </w:pPr>
    <w:rPr>
      <w:lang w:eastAsia="en-US" w:val="en-US"/>
    </w:rPr>
  </w:style>
  <w:style w:styleId="SlijeenaHiperveza" w:type="character">
    <w:name w:val="FollowedHyperlink"/>
    <w:uiPriority w:val="99"/>
    <w:unhideWhenUsed/>
    <w:rsid w:val="00243F28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A0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AB5"/>
    <w:rPr>
      <w:rFonts w:ascii="Times New Roman" w:cs="Times New Roman" w:hAnsi="Times New Roman"/>
      <w:bCs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AB5"/>
    <w:rPr>
      <w:bCs/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AB5"/>
    <w:rPr>
      <w:rFonts w:ascii="Times New Roman" w:cs="Times New Roman" w:hAnsi="Times New Roman"/>
      <w:bCs w:val="0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AB5"/>
    <w:rPr>
      <w:rFonts w:ascii="Times New Roman" w:cs="Times New Roman" w:hAnsi="Times New Roman"/>
      <w:bCs w:val="0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899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816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2055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Mode="External" Target="mailto:basicanci@yahoo.com" Type="http://schemas.openxmlformats.org/officeDocument/2006/relationships/hyperlink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489</properties:Words>
  <properties:Characters>2799</properties:Characters>
  <properties:Lines>56</properties:Lines>
  <properties:Paragraphs>25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Temeljem  Rješenja  stečajnog  suca   14</vt:lpstr>
      <vt:lpstr>Temeljem  Rješenja  stečajnog  suca   14</vt:lpstr>
    </vt:vector>
  </properties:TitlesOfParts>
  <properties:LinksUpToDate>false</properties:LinksUpToDate>
  <properties:CharactersWithSpaces>3556</properties:CharactersWithSpaces>
  <properties:SharedDoc>false</properties:SharedDoc>
  <properties:HLinks>
    <vt:vector baseType="variant" size="6">
      <vt:variant>
        <vt:i4>6750287</vt:i4>
      </vt:variant>
      <vt:variant>
        <vt:i4>0</vt:i4>
      </vt:variant>
      <vt:variant>
        <vt:i4>0</vt:i4>
      </vt:variant>
      <vt:variant>
        <vt:i4>5</vt:i4>
      </vt:variant>
      <vt:variant>
        <vt:lpwstr>mailto:basicanci@yahoo.com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2022-11-15T13:56:00Z</dcterms:created>
  <dc:creator>st</dc:creator>
  <cp:lastModifiedBy>Ana Golub Gruić</cp:lastModifiedBy>
  <cp:lastPrinted>2022-11-08T13:45:00Z</cp:lastPrinted>
  <dcterms:modified xmlns:xsi="http://www.w3.org/2001/XMLSchema-instance" xsi:type="dcterms:W3CDTF">2022-11-15T13:57:00Z</dcterms:modified>
  <cp:revision>3</cp:revision>
  <dc:title>Temeljem  Rješenja  stečajnog  suca   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St-63/2015-565-1 - OGLAS PRODAJA  GPM (OGLAS_PRODAJA__GPM8459213477013728073.docx)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